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022" w:rsidRPr="007D7394" w:rsidRDefault="001D2022">
      <w:pPr>
        <w:rPr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b/>
          <w:bdr w:val="single" w:sz="4" w:space="0" w:color="auto"/>
        </w:rPr>
        <w:t>1</w:t>
      </w:r>
    </w:p>
    <w:p w:rsidR="001D2022" w:rsidRDefault="001D2022" w:rsidP="000C020B">
      <w:pPr>
        <w:jc w:val="center"/>
        <w:rPr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1D2022" w:rsidRDefault="001D2022" w:rsidP="000C020B">
      <w:pPr>
        <w:jc w:val="center"/>
        <w:rPr>
          <w:b/>
        </w:rPr>
      </w:pPr>
      <w:r>
        <w:rPr>
          <w:rFonts w:hint="eastAsia"/>
          <w:b/>
        </w:rPr>
        <w:t>申請計畫</w:t>
      </w:r>
    </w:p>
    <w:p w:rsidR="001D2022" w:rsidRPr="00061CAD" w:rsidRDefault="001D2022" w:rsidP="00842A28">
      <w:pPr>
        <w:rPr>
          <w:b/>
        </w:rPr>
      </w:pPr>
      <w:r>
        <w:rPr>
          <w:rFonts w:hint="eastAsia"/>
          <w:b/>
        </w:rPr>
        <w:t>校名：</w:t>
      </w:r>
      <w:r w:rsidRPr="00061CAD">
        <w:rPr>
          <w:rFonts w:hint="eastAsia"/>
          <w:b/>
        </w:rPr>
        <w:t>花蓮縣</w:t>
      </w:r>
      <w:r w:rsidRPr="006440A2">
        <w:rPr>
          <w:rFonts w:hint="eastAsia"/>
          <w:b/>
          <w:color w:val="FF0000"/>
        </w:rPr>
        <w:t>信義國民小學</w:t>
      </w:r>
    </w:p>
    <w:p w:rsidR="001D2022" w:rsidRDefault="001D2022" w:rsidP="00842A28">
      <w:pPr>
        <w:rPr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1D2022" w:rsidRDefault="001D2022" w:rsidP="00842A28">
      <w:pPr>
        <w:jc w:val="center"/>
        <w:rPr>
          <w:b/>
        </w:rPr>
      </w:pPr>
      <w:r>
        <w:rPr>
          <w:rFonts w:hint="eastAsia"/>
          <w:b/>
        </w:rPr>
        <w:t>申請計畫</w:t>
      </w:r>
    </w:p>
    <w:p w:rsidR="001D2022" w:rsidRPr="006F72B3" w:rsidRDefault="001D2022" w:rsidP="00842A28">
      <w:pPr>
        <w:rPr>
          <w:b/>
        </w:rPr>
      </w:pPr>
      <w:r w:rsidRPr="006F72B3">
        <w:rPr>
          <w:rFonts w:hint="eastAsia"/>
          <w:b/>
        </w:rPr>
        <w:t>一、依據：</w:t>
      </w:r>
    </w:p>
    <w:p w:rsidR="001D2022" w:rsidRDefault="001D2022" w:rsidP="00842A28">
      <w:r>
        <w:t xml:space="preserve">    </w:t>
      </w:r>
      <w:r>
        <w:rPr>
          <w:rFonts w:hint="eastAsia"/>
        </w:rPr>
        <w:t>教育部補助國民中小學英語教學設備及活動實施要點</w:t>
      </w:r>
    </w:p>
    <w:p w:rsidR="001D2022" w:rsidRPr="00061CAD" w:rsidRDefault="001D2022" w:rsidP="00842A28">
      <w:pPr>
        <w:rPr>
          <w:b/>
          <w:color w:val="000000"/>
        </w:rPr>
      </w:pPr>
      <w:r w:rsidRPr="00061CAD">
        <w:rPr>
          <w:rFonts w:hint="eastAsia"/>
          <w:b/>
          <w:color w:val="000000"/>
        </w:rPr>
        <w:t>二、學校歷年補助情形</w:t>
      </w:r>
      <w:r>
        <w:rPr>
          <w:rFonts w:hint="eastAsia"/>
          <w:color w:val="0000FF"/>
          <w:u w:val="single"/>
        </w:rPr>
        <w:t>信義國民小學</w:t>
      </w:r>
    </w:p>
    <w:p w:rsidR="001D2022" w:rsidRPr="00061CAD" w:rsidRDefault="001D2022" w:rsidP="00842A28">
      <w:pPr>
        <w:rPr>
          <w:color w:val="000000"/>
        </w:rPr>
      </w:pPr>
      <w:r w:rsidRPr="00061CAD">
        <w:rPr>
          <w:color w:val="000000"/>
        </w:rPr>
        <w:t>(</w:t>
      </w:r>
      <w:r w:rsidRPr="00061CAD">
        <w:rPr>
          <w:rFonts w:hint="eastAsia"/>
          <w:color w:val="000000"/>
        </w:rPr>
        <w:t>一</w:t>
      </w:r>
      <w:r w:rsidRPr="00061CAD">
        <w:rPr>
          <w:color w:val="000000"/>
        </w:rPr>
        <w:t>)</w:t>
      </w:r>
      <w:r w:rsidRPr="00061CAD">
        <w:rPr>
          <w:rFonts w:hint="eastAsia"/>
          <w:color w:val="000000"/>
        </w:rPr>
        <w:t>歷年補助項目及金額</w:t>
      </w:r>
      <w:r w:rsidRPr="00061CAD">
        <w:rPr>
          <w:color w:val="000000"/>
        </w:rPr>
        <w:t>(</w:t>
      </w:r>
      <w:r w:rsidRPr="00061CAD">
        <w:rPr>
          <w:rFonts w:hint="eastAsia"/>
          <w:color w:val="000000"/>
        </w:rPr>
        <w:t>逐年填列</w:t>
      </w:r>
      <w:r w:rsidRPr="00061CAD">
        <w:rPr>
          <w:color w:val="000000"/>
        </w:rPr>
        <w:t>)(</w:t>
      </w:r>
      <w:r w:rsidRPr="00061CAD">
        <w:rPr>
          <w:rFonts w:hint="eastAsia"/>
          <w:color w:val="000000"/>
        </w:rPr>
        <w:t>請自行增列表件使用</w:t>
      </w:r>
      <w:r w:rsidRPr="00061CAD">
        <w:rPr>
          <w:color w:val="00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1D2022" w:rsidRPr="00061CAD">
        <w:tc>
          <w:tcPr>
            <w:tcW w:w="400" w:type="pct"/>
            <w:shd w:val="clear" w:color="auto" w:fill="D9D9D9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補助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主要補助項目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(EX</w:t>
            </w:r>
            <w:r w:rsidRPr="00061CAD">
              <w:rPr>
                <w:rFonts w:hint="eastAsia"/>
                <w:color w:val="000000"/>
              </w:rPr>
              <w:t>：圖書、手提</w:t>
            </w:r>
            <w:r w:rsidRPr="00061CAD">
              <w:rPr>
                <w:color w:val="000000"/>
              </w:rPr>
              <w:t>CD</w:t>
            </w:r>
            <w:r w:rsidRPr="00061CAD">
              <w:rPr>
                <w:rFonts w:hint="eastAsia"/>
                <w:color w:val="000000"/>
              </w:rPr>
              <w:t>音響</w:t>
            </w:r>
            <w:r w:rsidRPr="00061CAD">
              <w:rPr>
                <w:color w:val="000000"/>
              </w:rPr>
              <w:t>..</w:t>
            </w:r>
            <w:r w:rsidRPr="00061CAD">
              <w:rPr>
                <w:rFonts w:hint="eastAsia"/>
                <w:color w:val="000000"/>
              </w:rPr>
              <w:t>等</w:t>
            </w:r>
            <w:r w:rsidRPr="00061CAD">
              <w:rPr>
                <w:color w:val="000000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備註</w:t>
            </w:r>
          </w:p>
        </w:tc>
      </w:tr>
      <w:tr w:rsidR="001D2022" w:rsidRPr="00061CAD">
        <w:tc>
          <w:tcPr>
            <w:tcW w:w="400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95</w:t>
            </w:r>
            <w:r w:rsidRPr="00061CAD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手提</w:t>
            </w:r>
            <w:r w:rsidRPr="00061CAD">
              <w:rPr>
                <w:color w:val="000000"/>
              </w:rPr>
              <w:t>CD</w:t>
            </w:r>
            <w:r w:rsidRPr="00061CAD">
              <w:rPr>
                <w:rFonts w:hint="eastAsia"/>
                <w:color w:val="000000"/>
              </w:rPr>
              <w:t>錄音機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圖書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教具</w:t>
            </w:r>
            <w:r w:rsidRPr="00061CAD">
              <w:rPr>
                <w:color w:val="000000"/>
              </w:rPr>
              <w:t>(</w:t>
            </w:r>
            <w:r w:rsidRPr="00061CAD">
              <w:rPr>
                <w:rFonts w:hint="eastAsia"/>
                <w:color w:val="000000"/>
              </w:rPr>
              <w:t>教學海報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絨布偶</w:t>
            </w:r>
            <w:r w:rsidRPr="00061CAD">
              <w:rPr>
                <w:color w:val="000000"/>
              </w:rPr>
              <w:t>)</w:t>
            </w:r>
          </w:p>
          <w:p w:rsidR="001D2022" w:rsidRPr="00061CAD" w:rsidRDefault="001D2022" w:rsidP="00082073">
            <w:pPr>
              <w:rPr>
                <w:rFonts w:ascii="新細明體" w:cs="新細明體"/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小學</w:t>
            </w:r>
            <w:r w:rsidRPr="00061CAD">
              <w:rPr>
                <w:color w:val="000000"/>
              </w:rPr>
              <w:t>2600</w:t>
            </w:r>
            <w:r w:rsidRPr="00061CAD">
              <w:rPr>
                <w:rFonts w:hint="eastAsia"/>
                <w:color w:val="000000"/>
              </w:rPr>
              <w:t>字典</w:t>
            </w:r>
          </w:p>
        </w:tc>
        <w:tc>
          <w:tcPr>
            <w:tcW w:w="1215" w:type="pct"/>
          </w:tcPr>
          <w:p w:rsidR="001D2022" w:rsidRPr="00061CAD" w:rsidRDefault="001D2022" w:rsidP="00082073">
            <w:pPr>
              <w:jc w:val="right"/>
              <w:rPr>
                <w:color w:val="000000"/>
              </w:rPr>
            </w:pPr>
            <w:r w:rsidRPr="00061CAD">
              <w:rPr>
                <w:color w:val="000000"/>
              </w:rPr>
              <w:t>20,000</w:t>
            </w:r>
          </w:p>
        </w:tc>
        <w:tc>
          <w:tcPr>
            <w:tcW w:w="1042" w:type="pct"/>
          </w:tcPr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400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96</w:t>
            </w:r>
            <w:r w:rsidRPr="00061CAD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童謠教唱</w:t>
            </w:r>
            <w:r w:rsidRPr="00061CAD">
              <w:rPr>
                <w:color w:val="000000"/>
              </w:rPr>
              <w:t>CD,</w:t>
            </w:r>
            <w:r w:rsidRPr="00061CAD">
              <w:rPr>
                <w:rFonts w:hint="eastAsia"/>
                <w:color w:val="000000"/>
              </w:rPr>
              <w:t>字母學習板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圖書</w:t>
            </w:r>
            <w:r w:rsidRPr="00061CAD">
              <w:rPr>
                <w:color w:val="000000"/>
              </w:rPr>
              <w:t>,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  <w:tc>
          <w:tcPr>
            <w:tcW w:w="1215" w:type="pct"/>
          </w:tcPr>
          <w:p w:rsidR="001D2022" w:rsidRPr="00061CAD" w:rsidRDefault="001D2022" w:rsidP="00082073">
            <w:pPr>
              <w:jc w:val="right"/>
              <w:rPr>
                <w:color w:val="000000"/>
              </w:rPr>
            </w:pPr>
            <w:r w:rsidRPr="00061CAD">
              <w:rPr>
                <w:color w:val="000000"/>
              </w:rPr>
              <w:t>20,000</w:t>
            </w:r>
          </w:p>
        </w:tc>
        <w:tc>
          <w:tcPr>
            <w:tcW w:w="1042" w:type="pct"/>
          </w:tcPr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400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97</w:t>
            </w:r>
            <w:r w:rsidRPr="00061CAD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圖書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繪本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  <w:tc>
          <w:tcPr>
            <w:tcW w:w="1215" w:type="pct"/>
          </w:tcPr>
          <w:p w:rsidR="001D2022" w:rsidRPr="00061CAD" w:rsidRDefault="001D2022" w:rsidP="00082073">
            <w:pPr>
              <w:jc w:val="right"/>
              <w:rPr>
                <w:color w:val="000000"/>
              </w:rPr>
            </w:pPr>
            <w:r w:rsidRPr="00061CAD">
              <w:rPr>
                <w:color w:val="000000"/>
              </w:rPr>
              <w:t>20,000</w:t>
            </w:r>
          </w:p>
        </w:tc>
        <w:tc>
          <w:tcPr>
            <w:tcW w:w="1042" w:type="pct"/>
          </w:tcPr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400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98</w:t>
            </w:r>
            <w:r w:rsidRPr="00061CAD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圖書</w:t>
            </w:r>
            <w:r w:rsidRPr="00061CAD">
              <w:rPr>
                <w:color w:val="000000"/>
              </w:rPr>
              <w:t>,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  <w:tc>
          <w:tcPr>
            <w:tcW w:w="1215" w:type="pct"/>
          </w:tcPr>
          <w:p w:rsidR="001D2022" w:rsidRPr="00061CAD" w:rsidRDefault="001D2022" w:rsidP="00082073">
            <w:pPr>
              <w:jc w:val="right"/>
              <w:rPr>
                <w:color w:val="000000"/>
              </w:rPr>
            </w:pPr>
            <w:r w:rsidRPr="00061CAD">
              <w:rPr>
                <w:color w:val="000000"/>
              </w:rPr>
              <w:t>20,000</w:t>
            </w:r>
          </w:p>
        </w:tc>
        <w:tc>
          <w:tcPr>
            <w:tcW w:w="1042" w:type="pct"/>
          </w:tcPr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</w:tbl>
    <w:p w:rsidR="001D2022" w:rsidRPr="00061CAD" w:rsidRDefault="001D2022" w:rsidP="00842A28">
      <w:pPr>
        <w:rPr>
          <w:color w:val="000000"/>
        </w:rPr>
      </w:pPr>
    </w:p>
    <w:p w:rsidR="001D2022" w:rsidRPr="00061CAD" w:rsidRDefault="001D2022" w:rsidP="00842A28">
      <w:pPr>
        <w:rPr>
          <w:color w:val="000000"/>
        </w:rPr>
      </w:pPr>
      <w:r w:rsidRPr="00061CAD">
        <w:rPr>
          <w:color w:val="000000"/>
        </w:rPr>
        <w:t>(</w:t>
      </w:r>
      <w:r w:rsidRPr="00061CAD">
        <w:rPr>
          <w:rFonts w:hint="eastAsia"/>
          <w:color w:val="000000"/>
        </w:rPr>
        <w:t>二</w:t>
      </w:r>
      <w:r w:rsidRPr="00061CAD">
        <w:rPr>
          <w:color w:val="000000"/>
        </w:rPr>
        <w:t>)</w:t>
      </w:r>
      <w:r w:rsidRPr="00061CAD">
        <w:rPr>
          <w:rFonts w:hint="eastAsia"/>
          <w:color w:val="000000"/>
        </w:rPr>
        <w:t>歷年執行成果</w:t>
      </w:r>
      <w:r w:rsidRPr="00061CAD">
        <w:rPr>
          <w:color w:val="000000"/>
        </w:rPr>
        <w:t>(</w:t>
      </w:r>
      <w:r w:rsidRPr="00061CAD">
        <w:rPr>
          <w:rFonts w:hint="eastAsia"/>
          <w:color w:val="000000"/>
        </w:rPr>
        <w:t>逐年逐項填列</w:t>
      </w:r>
      <w:r w:rsidRPr="00061CAD">
        <w:rPr>
          <w:color w:val="000000"/>
        </w:rPr>
        <w:t>) (</w:t>
      </w:r>
      <w:r w:rsidRPr="00061CAD">
        <w:rPr>
          <w:rFonts w:hint="eastAsia"/>
          <w:color w:val="000000"/>
        </w:rPr>
        <w:t>請自行增列表件使用</w:t>
      </w:r>
      <w:r w:rsidRPr="00061CAD">
        <w:rPr>
          <w:color w:val="00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1D2022" w:rsidRPr="00061CAD">
        <w:tc>
          <w:tcPr>
            <w:tcW w:w="656" w:type="pct"/>
            <w:shd w:val="clear" w:color="auto" w:fill="D9D9D9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1D2022" w:rsidRPr="00061CAD" w:rsidRDefault="001D2022" w:rsidP="00082073">
            <w:pPr>
              <w:jc w:val="center"/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成果說明</w:t>
            </w:r>
          </w:p>
        </w:tc>
      </w:tr>
      <w:tr w:rsidR="001D2022" w:rsidRPr="00061CAD">
        <w:tc>
          <w:tcPr>
            <w:tcW w:w="656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95</w:t>
            </w:r>
            <w:r w:rsidRPr="00061CAD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充實英語教室教學教具</w:t>
            </w:r>
            <w:r w:rsidRPr="00061CAD">
              <w:rPr>
                <w:color w:val="000000"/>
              </w:rPr>
              <w:t>(</w:t>
            </w:r>
            <w:r w:rsidRPr="00061CAD">
              <w:rPr>
                <w:rFonts w:hint="eastAsia"/>
                <w:color w:val="000000"/>
              </w:rPr>
              <w:t>手提</w:t>
            </w:r>
            <w:r w:rsidRPr="00061CAD">
              <w:rPr>
                <w:color w:val="000000"/>
              </w:rPr>
              <w:t>CD,</w:t>
            </w:r>
            <w:r w:rsidRPr="00061CAD">
              <w:rPr>
                <w:rFonts w:hint="eastAsia"/>
                <w:color w:val="000000"/>
              </w:rPr>
              <w:t>簡易教具及學生圖解字典</w:t>
            </w:r>
            <w:r w:rsidRPr="00061CAD">
              <w:rPr>
                <w:color w:val="000000"/>
              </w:rPr>
              <w:t>)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656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96</w:t>
            </w:r>
            <w:r w:rsidRPr="00061CAD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充實英語教學教具</w:t>
            </w:r>
            <w:r w:rsidRPr="00061CAD">
              <w:rPr>
                <w:color w:val="000000"/>
              </w:rPr>
              <w:t>(</w:t>
            </w:r>
            <w:r w:rsidRPr="00061CAD">
              <w:rPr>
                <w:rFonts w:hint="eastAsia"/>
                <w:color w:val="000000"/>
              </w:rPr>
              <w:t>字母學習板</w:t>
            </w:r>
            <w:r w:rsidRPr="00061CAD">
              <w:rPr>
                <w:color w:val="000000"/>
              </w:rPr>
              <w:t>),</w:t>
            </w:r>
            <w:r w:rsidRPr="00061CAD">
              <w:rPr>
                <w:rFonts w:hint="eastAsia"/>
                <w:color w:val="000000"/>
              </w:rPr>
              <w:t>利用童謠活潑教學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提昇學生學習興趣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656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97</w:t>
            </w:r>
            <w:r w:rsidRPr="00061CAD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利用繪本教學提昇學生英語閱讀興趣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  <w:tr w:rsidR="001D2022" w:rsidRPr="00061CAD">
        <w:tc>
          <w:tcPr>
            <w:tcW w:w="656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color w:val="000000"/>
              </w:rPr>
              <w:t>98</w:t>
            </w:r>
            <w:r w:rsidRPr="00061CAD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1D2022" w:rsidRPr="00061CAD" w:rsidRDefault="001D2022" w:rsidP="00082073">
            <w:pPr>
              <w:rPr>
                <w:color w:val="000000"/>
              </w:rPr>
            </w:pPr>
            <w:r w:rsidRPr="00061CAD">
              <w:rPr>
                <w:rFonts w:hint="eastAsia"/>
                <w:color w:val="000000"/>
              </w:rPr>
              <w:t>充實英語圖書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提供學生課後閱讀</w:t>
            </w:r>
            <w:r w:rsidRPr="00061CAD">
              <w:rPr>
                <w:color w:val="000000"/>
              </w:rPr>
              <w:t>,</w:t>
            </w:r>
            <w:r w:rsidRPr="00061CAD">
              <w:rPr>
                <w:rFonts w:hint="eastAsia"/>
                <w:color w:val="000000"/>
              </w:rPr>
              <w:t>培養閱讀興趣</w:t>
            </w:r>
          </w:p>
          <w:p w:rsidR="001D2022" w:rsidRPr="00061CAD" w:rsidRDefault="001D2022" w:rsidP="00082073">
            <w:pPr>
              <w:rPr>
                <w:color w:val="000000"/>
              </w:rPr>
            </w:pPr>
          </w:p>
        </w:tc>
      </w:tr>
    </w:tbl>
    <w:p w:rsidR="001D2022" w:rsidRPr="00061CAD" w:rsidRDefault="001D2022" w:rsidP="00842A28">
      <w:pPr>
        <w:spacing w:line="520" w:lineRule="exact"/>
        <w:rPr>
          <w:rFonts w:ascii="新細明體"/>
          <w:color w:val="000000"/>
          <w:sz w:val="28"/>
          <w:szCs w:val="28"/>
        </w:rPr>
      </w:pPr>
    </w:p>
    <w:p w:rsidR="001D2022" w:rsidRPr="0000260B" w:rsidRDefault="001D2022" w:rsidP="00F54058">
      <w:pPr>
        <w:rPr>
          <w:b/>
        </w:rPr>
      </w:pPr>
      <w:r w:rsidRPr="006F72B3">
        <w:rPr>
          <w:rFonts w:hint="eastAsia"/>
          <w:b/>
        </w:rPr>
        <w:t>三、</w:t>
      </w:r>
      <w:r w:rsidRPr="006F72B3">
        <w:rPr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1D2022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1D2022" w:rsidRPr="00E57BDF" w:rsidRDefault="001D2022" w:rsidP="001F3F57"/>
          <w:p w:rsidR="001D2022" w:rsidRPr="004644CF" w:rsidRDefault="001D2022" w:rsidP="001F3F57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</w:t>
            </w:r>
            <w:r>
              <w:rPr>
                <w:rFonts w:hint="eastAsia"/>
                <w:color w:val="0000FF"/>
                <w:u w:val="single"/>
              </w:rPr>
              <w:t>花蓮縣信義國民小學</w:t>
            </w:r>
            <w:r w:rsidRPr="004644CF">
              <w:rPr>
                <w:color w:val="0000FF"/>
                <w:u w:val="single"/>
              </w:rPr>
              <w:t xml:space="preserve">                         </w:t>
            </w:r>
          </w:p>
        </w:tc>
      </w:tr>
      <w:tr w:rsidR="001D2022">
        <w:tc>
          <w:tcPr>
            <w:tcW w:w="1347" w:type="pct"/>
            <w:shd w:val="clear" w:color="auto" w:fill="D9D9D9"/>
          </w:tcPr>
          <w:p w:rsidR="001D2022" w:rsidRDefault="001D2022" w:rsidP="001D2022">
            <w:pPr>
              <w:ind w:firstLineChars="100" w:firstLine="3168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1D2022" w:rsidRDefault="001D2022" w:rsidP="001F3F57">
            <w:r>
              <w:rPr>
                <w:rFonts w:hint="eastAsia"/>
              </w:rPr>
              <w:t>申請類別</w:t>
            </w:r>
          </w:p>
          <w:p w:rsidR="001D2022" w:rsidRDefault="001D2022" w:rsidP="001C7B89">
            <w:r>
              <w:rPr>
                <w:rFonts w:hint="eastAsia"/>
              </w:rPr>
              <w:t>【</w:t>
            </w:r>
            <w:r>
              <w:t>1.</w:t>
            </w:r>
            <w:r>
              <w:rPr>
                <w:rFonts w:hint="eastAsia"/>
              </w:rPr>
              <w:t>偏遠；</w:t>
            </w:r>
            <w:r>
              <w:t>2.</w:t>
            </w:r>
            <w:r>
              <w:rPr>
                <w:rFonts w:hint="eastAsia"/>
              </w:rPr>
              <w:t>一般；</w:t>
            </w:r>
            <w:r>
              <w:t>3.</w:t>
            </w:r>
            <w:r>
              <w:rPr>
                <w:rFonts w:hint="eastAsia"/>
              </w:rPr>
              <w:t>英語村；</w:t>
            </w:r>
            <w:r>
              <w:t xml:space="preserve"> </w:t>
            </w:r>
          </w:p>
          <w:p w:rsidR="001D2022" w:rsidRPr="0000260B" w:rsidRDefault="001D2022" w:rsidP="0000260B">
            <w:r>
              <w:t xml:space="preserve">  4.</w:t>
            </w:r>
            <w:r>
              <w:rPr>
                <w:rFonts w:hint="eastAsia"/>
              </w:rPr>
              <w:t>其他</w:t>
            </w:r>
            <w:r>
              <w:t>(</w:t>
            </w:r>
            <w:r>
              <w:rPr>
                <w:rFonts w:hint="eastAsia"/>
              </w:rPr>
              <w:t>請說明</w:t>
            </w:r>
            <w: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1D2022" w:rsidRDefault="001D2022" w:rsidP="001F3F57">
            <w:r>
              <w:rPr>
                <w:rFonts w:hint="eastAsia"/>
              </w:rPr>
              <w:t>學校規模</w:t>
            </w:r>
          </w:p>
          <w:p w:rsidR="001D2022" w:rsidRPr="00D44E45" w:rsidRDefault="001D2022" w:rsidP="001F3F57">
            <w:r>
              <w:t>(</w:t>
            </w:r>
            <w:r>
              <w:rPr>
                <w:rFonts w:hint="eastAsia"/>
              </w:rPr>
              <w:t>班級數</w:t>
            </w:r>
            <w:r>
              <w:t>)</w:t>
            </w:r>
          </w:p>
        </w:tc>
        <w:tc>
          <w:tcPr>
            <w:tcW w:w="777" w:type="pct"/>
            <w:shd w:val="clear" w:color="auto" w:fill="D9D9D9"/>
          </w:tcPr>
          <w:p w:rsidR="001D2022" w:rsidRDefault="001D2022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1D2022" w:rsidRDefault="001D2022" w:rsidP="001F3F57">
            <w:r>
              <w:rPr>
                <w:rFonts w:hint="eastAsia"/>
              </w:rPr>
              <w:t>備註</w:t>
            </w:r>
          </w:p>
        </w:tc>
      </w:tr>
      <w:tr w:rsidR="001D2022">
        <w:trPr>
          <w:trHeight w:val="1081"/>
        </w:trPr>
        <w:tc>
          <w:tcPr>
            <w:tcW w:w="1347" w:type="pct"/>
          </w:tcPr>
          <w:p w:rsidR="001D2022" w:rsidRDefault="001D2022" w:rsidP="001F3F57"/>
          <w:p w:rsidR="001D2022" w:rsidRDefault="001D2022">
            <w:pPr>
              <w:widowControl/>
            </w:pPr>
            <w:r>
              <w:rPr>
                <w:rFonts w:hint="eastAsia"/>
              </w:rPr>
              <w:t>花蓮縣信義國民小學</w:t>
            </w:r>
          </w:p>
          <w:p w:rsidR="001D2022" w:rsidRDefault="001D2022" w:rsidP="00377B6D"/>
        </w:tc>
        <w:tc>
          <w:tcPr>
            <w:tcW w:w="1426" w:type="pct"/>
          </w:tcPr>
          <w:p w:rsidR="001D2022" w:rsidRDefault="001D2022" w:rsidP="001F3F57">
            <w:r>
              <w:t>2.</w:t>
            </w:r>
            <w:r>
              <w:rPr>
                <w:rFonts w:hint="eastAsia"/>
              </w:rPr>
              <w:t>一般</w:t>
            </w:r>
          </w:p>
        </w:tc>
        <w:tc>
          <w:tcPr>
            <w:tcW w:w="734" w:type="pct"/>
          </w:tcPr>
          <w:p w:rsidR="001D2022" w:rsidRDefault="001D2022" w:rsidP="001F3F57">
            <w:r>
              <w:t>6</w:t>
            </w:r>
          </w:p>
        </w:tc>
        <w:tc>
          <w:tcPr>
            <w:tcW w:w="777" w:type="pct"/>
          </w:tcPr>
          <w:p w:rsidR="001D2022" w:rsidRDefault="001D2022" w:rsidP="001F3F57">
            <w:r>
              <w:t>155</w:t>
            </w:r>
          </w:p>
        </w:tc>
        <w:tc>
          <w:tcPr>
            <w:tcW w:w="716" w:type="pct"/>
          </w:tcPr>
          <w:p w:rsidR="001D2022" w:rsidRDefault="001D2022" w:rsidP="001F3F57"/>
        </w:tc>
      </w:tr>
    </w:tbl>
    <w:p w:rsidR="001D2022" w:rsidRDefault="001D2022" w:rsidP="00F54058">
      <w:pPr>
        <w:rPr>
          <w:shd w:val="pct15" w:color="auto" w:fill="FFFFFF"/>
        </w:rPr>
      </w:pPr>
    </w:p>
    <w:p w:rsidR="001D2022" w:rsidRDefault="001D2022" w:rsidP="00F54058">
      <w:pPr>
        <w:rPr>
          <w:shd w:val="pct15" w:color="auto" w:fill="FFFFFF"/>
        </w:rPr>
      </w:pPr>
    </w:p>
    <w:p w:rsidR="001D2022" w:rsidRPr="00D01F62" w:rsidRDefault="001D2022" w:rsidP="00F54058">
      <w:pPr>
        <w:rPr>
          <w:rFonts w:ascii="新細明體"/>
          <w:b/>
        </w:rPr>
      </w:pPr>
      <w:r w:rsidRPr="00D01F62">
        <w:rPr>
          <w:rFonts w:hint="eastAsia"/>
          <w:b/>
        </w:rPr>
        <w:t>四、</w:t>
      </w:r>
      <w:r w:rsidRPr="00D01F62">
        <w:rPr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543"/>
        <w:gridCol w:w="1332"/>
        <w:gridCol w:w="3289"/>
        <w:gridCol w:w="1978"/>
        <w:gridCol w:w="1532"/>
        <w:gridCol w:w="1290"/>
      </w:tblGrid>
      <w:tr w:rsidR="001D2022" w:rsidRPr="0010100A">
        <w:tc>
          <w:tcPr>
            <w:tcW w:w="1119" w:type="pct"/>
            <w:gridSpan w:val="3"/>
            <w:shd w:val="clear" w:color="auto" w:fill="FFFFFF"/>
          </w:tcPr>
          <w:p w:rsidR="001D2022" w:rsidRPr="00F54058" w:rsidRDefault="001D2022" w:rsidP="001F3F57"/>
        </w:tc>
        <w:tc>
          <w:tcPr>
            <w:tcW w:w="3881" w:type="pct"/>
            <w:gridSpan w:val="4"/>
            <w:shd w:val="clear" w:color="auto" w:fill="FFFFFF"/>
          </w:tcPr>
          <w:p w:rsidR="001D2022" w:rsidRPr="00F54058" w:rsidRDefault="001D2022" w:rsidP="001F3F57"/>
          <w:p w:rsidR="001D2022" w:rsidRPr="0010100A" w:rsidRDefault="001D2022" w:rsidP="005A157E">
            <w:pPr>
              <w:rPr>
                <w:color w:val="0000FF"/>
                <w:u w:val="single"/>
              </w:rPr>
            </w:pPr>
            <w:r w:rsidRPr="0010100A">
              <w:rPr>
                <w:rFonts w:hint="eastAsia"/>
                <w:color w:val="0000FF"/>
              </w:rPr>
              <w:t>申請學校：</w:t>
            </w:r>
            <w:r w:rsidRPr="0010100A"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花蓮縣信義國民小學</w:t>
            </w:r>
            <w:r w:rsidRPr="0010100A">
              <w:rPr>
                <w:color w:val="0000FF"/>
                <w:u w:val="single"/>
              </w:rPr>
              <w:t xml:space="preserve">                        </w:t>
            </w:r>
          </w:p>
        </w:tc>
      </w:tr>
      <w:tr w:rsidR="001D2022" w:rsidRPr="0010100A">
        <w:tc>
          <w:tcPr>
            <w:tcW w:w="219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編號</w:t>
            </w:r>
          </w:p>
        </w:tc>
        <w:tc>
          <w:tcPr>
            <w:tcW w:w="261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學校</w:t>
            </w:r>
          </w:p>
        </w:tc>
        <w:tc>
          <w:tcPr>
            <w:tcW w:w="2217" w:type="pct"/>
            <w:gridSpan w:val="2"/>
          </w:tcPr>
          <w:p w:rsidR="001D2022" w:rsidRPr="0010100A" w:rsidRDefault="001D2022" w:rsidP="001F3F57">
            <w:r w:rsidRPr="0010100A">
              <w:rPr>
                <w:rFonts w:hint="eastAsia"/>
              </w:rPr>
              <w:t>需求項目名稱</w:t>
            </w:r>
          </w:p>
        </w:tc>
        <w:tc>
          <w:tcPr>
            <w:tcW w:w="949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需求原因</w:t>
            </w:r>
          </w:p>
        </w:tc>
        <w:tc>
          <w:tcPr>
            <w:tcW w:w="735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之前是否曾受補助，補助年度、金額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預期效應</w:t>
            </w:r>
          </w:p>
        </w:tc>
      </w:tr>
      <w:tr w:rsidR="001D2022" w:rsidRPr="0010100A">
        <w:trPr>
          <w:trHeight w:val="1214"/>
        </w:trPr>
        <w:tc>
          <w:tcPr>
            <w:tcW w:w="219" w:type="pct"/>
          </w:tcPr>
          <w:p w:rsidR="001D2022" w:rsidRPr="0010100A" w:rsidRDefault="001D2022" w:rsidP="001F3F57">
            <w:r w:rsidRPr="0010100A">
              <w:t>1.</w:t>
            </w:r>
          </w:p>
          <w:p w:rsidR="001D2022" w:rsidRPr="0010100A" w:rsidRDefault="001D2022" w:rsidP="001F3F57"/>
        </w:tc>
        <w:tc>
          <w:tcPr>
            <w:tcW w:w="261" w:type="pct"/>
          </w:tcPr>
          <w:p w:rsidR="001D2022" w:rsidRPr="0010100A" w:rsidRDefault="001D2022" w:rsidP="001F3F57"/>
        </w:tc>
        <w:tc>
          <w:tcPr>
            <w:tcW w:w="2217" w:type="pct"/>
            <w:gridSpan w:val="2"/>
          </w:tcPr>
          <w:p w:rsidR="001D2022" w:rsidRDefault="001D2022" w:rsidP="0010100A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>
              <w:rPr>
                <w:rFonts w:hint="eastAsia"/>
                <w:b/>
                <w:bCs/>
                <w:color w:val="000000"/>
              </w:rPr>
              <w:t>大聲唱英文</w:t>
            </w:r>
            <w:r>
              <w:rPr>
                <w:b/>
                <w:bCs/>
                <w:color w:val="000000"/>
              </w:rPr>
              <w:t>/T.I.V.C.</w:t>
            </w:r>
            <w:r>
              <w:rPr>
                <w:rFonts w:hint="eastAsia"/>
                <w:b/>
                <w:bCs/>
                <w:color w:val="000000"/>
              </w:rPr>
              <w:t>五合一超盒裝</w:t>
            </w:r>
          </w:p>
          <w:p w:rsidR="001D2022" w:rsidRPr="0010100A" w:rsidRDefault="001D2022" w:rsidP="001F3F57"/>
        </w:tc>
        <w:tc>
          <w:tcPr>
            <w:tcW w:w="949" w:type="pct"/>
          </w:tcPr>
          <w:p w:rsidR="001D2022" w:rsidRPr="0010100A" w:rsidRDefault="001D2022" w:rsidP="0010100A">
            <w:r w:rsidRPr="0010100A">
              <w:rPr>
                <w:rFonts w:hint="eastAsia"/>
              </w:rPr>
              <w:t>補充英語</w:t>
            </w:r>
            <w:r>
              <w:rPr>
                <w:rFonts w:hint="eastAsia"/>
              </w:rPr>
              <w:t>歌唱</w:t>
            </w:r>
            <w:r w:rsidRPr="0010100A">
              <w:rPr>
                <w:rFonts w:hint="eastAsia"/>
              </w:rPr>
              <w:t>教學輔助教材</w:t>
            </w:r>
          </w:p>
        </w:tc>
        <w:tc>
          <w:tcPr>
            <w:tcW w:w="735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1D2022">
        <w:trPr>
          <w:trHeight w:val="1319"/>
        </w:trPr>
        <w:tc>
          <w:tcPr>
            <w:tcW w:w="219" w:type="pct"/>
          </w:tcPr>
          <w:p w:rsidR="001D2022" w:rsidRPr="0010100A" w:rsidRDefault="001D2022" w:rsidP="001F3F57">
            <w:r w:rsidRPr="0010100A">
              <w:t>2</w:t>
            </w:r>
          </w:p>
        </w:tc>
        <w:tc>
          <w:tcPr>
            <w:tcW w:w="261" w:type="pct"/>
          </w:tcPr>
          <w:p w:rsidR="001D2022" w:rsidRPr="0010100A" w:rsidRDefault="001D2022" w:rsidP="001F3F57"/>
        </w:tc>
        <w:tc>
          <w:tcPr>
            <w:tcW w:w="2217" w:type="pct"/>
            <w:gridSpan w:val="2"/>
          </w:tcPr>
          <w:p w:rsidR="001D2022" w:rsidRPr="001F4F01" w:rsidRDefault="001D2022" w:rsidP="001F4F01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2.Peppa Pig</w:t>
            </w:r>
            <w:r>
              <w:rPr>
                <w:rFonts w:hint="eastAsia"/>
                <w:b/>
                <w:bCs/>
              </w:rPr>
              <w:t>粉紅豬小妹全套第一集</w:t>
            </w:r>
          </w:p>
        </w:tc>
        <w:tc>
          <w:tcPr>
            <w:tcW w:w="949" w:type="pct"/>
          </w:tcPr>
          <w:p w:rsidR="001D2022" w:rsidRPr="0010100A" w:rsidRDefault="001D2022" w:rsidP="00C30100">
            <w:r w:rsidRPr="0010100A">
              <w:rPr>
                <w:rFonts w:hint="eastAsia"/>
              </w:rPr>
              <w:t>豐富教學形式，</w:t>
            </w:r>
            <w:r>
              <w:rPr>
                <w:rFonts w:hint="eastAsia"/>
              </w:rPr>
              <w:t>引起學習動機！</w:t>
            </w:r>
          </w:p>
        </w:tc>
        <w:tc>
          <w:tcPr>
            <w:tcW w:w="735" w:type="pct"/>
          </w:tcPr>
          <w:p w:rsidR="001D2022" w:rsidRPr="0010100A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  <w:vMerge w:val="restar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/>
                <w:sz w:val="18"/>
                <w:szCs w:val="18"/>
              </w:rPr>
              <w:t>1.</w:t>
            </w: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擴充英語教師教學豐富性。</w:t>
            </w:r>
          </w:p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/>
                <w:sz w:val="18"/>
                <w:szCs w:val="18"/>
              </w:rPr>
              <w:t>2.</w:t>
            </w: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3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6925F6" w:rsidRDefault="001D2022" w:rsidP="001F3F57">
            <w:pPr>
              <w:rPr>
                <w:rFonts w:ascii="新細明體" w:cs="新細明體"/>
                <w:b/>
                <w:bCs/>
              </w:rPr>
            </w:pPr>
            <w:r>
              <w:rPr>
                <w:b/>
                <w:bCs/>
              </w:rPr>
              <w:t>Peppa Pig</w:t>
            </w:r>
            <w:r>
              <w:rPr>
                <w:rFonts w:hint="eastAsia"/>
                <w:b/>
                <w:bCs/>
              </w:rPr>
              <w:t>粉紅豬小妹全套第二集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豐富教學形式，</w:t>
            </w:r>
            <w:r>
              <w:rPr>
                <w:rFonts w:hint="eastAsia"/>
              </w:rPr>
              <w:t>引起學習動機！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  <w:vMerge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4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6925F6" w:rsidRDefault="001D2022" w:rsidP="001F3F57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搖滾鵝媽媽童謠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豐富教學形式，</w:t>
            </w:r>
            <w:r>
              <w:rPr>
                <w:rFonts w:hint="eastAsia"/>
              </w:rPr>
              <w:t>引起學習動機！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  <w:vMerge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5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6925F6" w:rsidRDefault="001D2022" w:rsidP="001F3F57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西洋歌曲創意教學</w:t>
            </w:r>
            <w:r>
              <w:rPr>
                <w:b/>
                <w:bCs/>
              </w:rPr>
              <w:t>(1+2</w:t>
            </w:r>
            <w:r>
              <w:rPr>
                <w:rFonts w:hint="eastAsia"/>
                <w:b/>
                <w:bCs/>
              </w:rPr>
              <w:t>集</w:t>
            </w:r>
            <w:r>
              <w:rPr>
                <w:b/>
                <w:bCs/>
              </w:rPr>
              <w:t>)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豐富教學形式，</w:t>
            </w:r>
            <w:r>
              <w:rPr>
                <w:rFonts w:hint="eastAsia"/>
              </w:rPr>
              <w:t>引起學習動機！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  <w:vMerge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6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Default="001D2022" w:rsidP="006925F6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安徒生經典故事系列</w:t>
            </w:r>
            <w:r>
              <w:rPr>
                <w:b/>
                <w:bCs/>
              </w:rPr>
              <w:t>(13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+13DVD)</w:t>
            </w:r>
          </w:p>
          <w:p w:rsidR="001D2022" w:rsidRPr="006925F6" w:rsidRDefault="001D2022" w:rsidP="001F3F57"/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品格教育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085B4D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配合有品運動推展。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7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6925F6" w:rsidRDefault="001D2022" w:rsidP="001F3F57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草莓樂園</w:t>
            </w:r>
            <w:r>
              <w:rPr>
                <w:b/>
                <w:bCs/>
              </w:rPr>
              <w:t>(6dvd)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提升學生英語學習興趣。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8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1152CE" w:rsidRDefault="001D2022" w:rsidP="001F3F57">
            <w:pPr>
              <w:rPr>
                <w:rFonts w:ascii="新細明體" w:cs="新細明體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Sight words 220 </w:t>
            </w:r>
            <w:r>
              <w:rPr>
                <w:rFonts w:hint="eastAsia"/>
                <w:b/>
                <w:bCs/>
                <w:color w:val="000000"/>
              </w:rPr>
              <w:t>學生習作本</w:t>
            </w:r>
            <w:r>
              <w:rPr>
                <w:b/>
                <w:bCs/>
                <w:color w:val="000000"/>
              </w:rPr>
              <w:t>(</w:t>
            </w:r>
            <w:r>
              <w:rPr>
                <w:rFonts w:hint="eastAsia"/>
                <w:b/>
                <w:bCs/>
                <w:color w:val="000000"/>
              </w:rPr>
              <w:t>含</w:t>
            </w:r>
            <w:r>
              <w:rPr>
                <w:b/>
                <w:bCs/>
                <w:color w:val="000000"/>
              </w:rPr>
              <w:t>cd)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單字學習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9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1152CE" w:rsidRDefault="001D2022" w:rsidP="001F3F57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魔法</w:t>
            </w:r>
            <w:r>
              <w:rPr>
                <w:b/>
                <w:bCs/>
              </w:rPr>
              <w:t>ABC</w:t>
            </w:r>
            <w:r>
              <w:rPr>
                <w:rFonts w:hint="eastAsia"/>
                <w:b/>
                <w:bCs/>
              </w:rPr>
              <w:t xml:space="preserve">　　</w:t>
            </w:r>
            <w:r>
              <w:rPr>
                <w:b/>
                <w:bCs/>
              </w:rPr>
              <w:t>72DVD</w:t>
            </w:r>
            <w:r>
              <w:rPr>
                <w:rFonts w:hint="eastAsia"/>
                <w:b/>
                <w:bCs/>
              </w:rPr>
              <w:t>＋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"/>
              </w:smartTagPr>
              <w:r>
                <w:rPr>
                  <w:b/>
                  <w:bCs/>
                </w:rPr>
                <w:t>18C</w:t>
              </w:r>
            </w:smartTag>
            <w:r>
              <w:rPr>
                <w:b/>
                <w:bCs/>
              </w:rPr>
              <w:t>D</w:t>
            </w:r>
            <w:r>
              <w:rPr>
                <w:rFonts w:hint="eastAsia"/>
                <w:b/>
                <w:bCs/>
              </w:rPr>
              <w:t>＋</w:t>
            </w:r>
            <w:r>
              <w:rPr>
                <w:b/>
                <w:bCs/>
              </w:rPr>
              <w:t>18</w:t>
            </w:r>
            <w:r>
              <w:rPr>
                <w:rFonts w:hint="eastAsia"/>
                <w:b/>
                <w:bCs/>
              </w:rPr>
              <w:t>總複習手冊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10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1152CE" w:rsidRDefault="001D2022" w:rsidP="001F3F57">
            <w:pPr>
              <w:rPr>
                <w:rFonts w:ascii="細明體" w:eastAsia="細明體" w:hAnsi="細明體" w:cs="新細明體"/>
                <w:b/>
                <w:bCs/>
              </w:rPr>
            </w:pPr>
            <w:r>
              <w:rPr>
                <w:rFonts w:ascii="細明體" w:eastAsia="細明體" w:hAnsi="細明體" w:hint="eastAsia"/>
                <w:b/>
                <w:bCs/>
              </w:rPr>
              <w:t>看卡通學英語</w:t>
            </w:r>
            <w:r>
              <w:rPr>
                <w:rFonts w:ascii="Bookman Old Style" w:eastAsia="細明體" w:hAnsi="Bookman Old Style"/>
                <w:b/>
                <w:bCs/>
              </w:rPr>
              <w:t>8DVD</w:t>
            </w:r>
            <w:r>
              <w:rPr>
                <w:rFonts w:ascii="細明體" w:eastAsia="細明體" w:hAnsi="細明體" w:hint="eastAsia"/>
                <w:b/>
                <w:bCs/>
              </w:rPr>
              <w:t>＋</w:t>
            </w:r>
            <w:r>
              <w:rPr>
                <w:rFonts w:ascii="Bookman Old Style" w:eastAsia="細明體" w:hAnsi="Bookman Old Style"/>
                <w:b/>
                <w:bCs/>
              </w:rPr>
              <w:t>8</w:t>
            </w:r>
            <w:r>
              <w:rPr>
                <w:rFonts w:ascii="細明體" w:eastAsia="細明體" w:hAnsi="細明體" w:hint="eastAsia"/>
                <w:b/>
                <w:bCs/>
              </w:rPr>
              <w:t>故事書＋</w:t>
            </w:r>
            <w:r>
              <w:rPr>
                <w:rFonts w:ascii="Bookman Old Style" w:eastAsia="細明體" w:hAnsi="Bookman Old Style"/>
                <w:b/>
                <w:bCs/>
              </w:rPr>
              <w:t>8</w:t>
            </w:r>
            <w:r>
              <w:rPr>
                <w:rFonts w:ascii="細明體" w:eastAsia="細明體" w:hAnsi="細明體" w:hint="eastAsia"/>
                <w:b/>
                <w:bCs/>
              </w:rPr>
              <w:t>學習手冊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11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1152CE" w:rsidRDefault="001D2022" w:rsidP="001F3F57">
            <w:pPr>
              <w:rPr>
                <w:rFonts w:ascii="新細明體" w:cs="新細明體"/>
                <w:b/>
                <w:bCs/>
              </w:rPr>
            </w:pPr>
            <w:r>
              <w:rPr>
                <w:rFonts w:hint="eastAsia"/>
                <w:b/>
                <w:bCs/>
              </w:rPr>
              <w:t>小龍嗡嗡嗡系列</w:t>
            </w:r>
            <w:r>
              <w:rPr>
                <w:b/>
                <w:bCs/>
              </w:rPr>
              <w:t xml:space="preserve">   3</w:t>
            </w:r>
            <w:r>
              <w:rPr>
                <w:rFonts w:hint="eastAsia"/>
                <w:b/>
                <w:bCs/>
              </w:rPr>
              <w:t>書</w:t>
            </w:r>
            <w:r>
              <w:rPr>
                <w:b/>
                <w:bCs/>
              </w:rPr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>
                <w:rPr>
                  <w:b/>
                  <w:bCs/>
                </w:rPr>
                <w:t>3C</w:t>
              </w:r>
            </w:smartTag>
            <w:r>
              <w:rPr>
                <w:b/>
                <w:bCs/>
              </w:rPr>
              <w:t>D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12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Default="001D2022" w:rsidP="001F3F57">
            <w:r>
              <w:rPr>
                <w:rFonts w:hint="eastAsia"/>
                <w:b/>
                <w:bCs/>
              </w:rPr>
              <w:t>我愛阿瑟系列</w:t>
            </w:r>
            <w:r>
              <w:rPr>
                <w:rFonts w:ascii="Bookman Old Style" w:hAnsi="Bookman Old Style"/>
                <w:b/>
                <w:bCs/>
              </w:rPr>
              <w:t>(1-3</w:t>
            </w:r>
            <w:r>
              <w:rPr>
                <w:rFonts w:hint="eastAsia"/>
                <w:b/>
                <w:bCs/>
              </w:rPr>
              <w:t>冊</w:t>
            </w:r>
            <w:r>
              <w:rPr>
                <w:rFonts w:ascii="Bookman Old Style" w:hAnsi="Bookman Old Style"/>
                <w:b/>
                <w:bCs/>
              </w:rPr>
              <w:t>)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書籍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提升學生英語能力。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13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CA5A59" w:rsidRDefault="001D2022" w:rsidP="00794BF2">
            <w:pPr>
              <w:rPr>
                <w:rFonts w:ascii="新細明體" w:cs="新細明體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E4kiss</w:t>
            </w:r>
            <w:r>
              <w:rPr>
                <w:rFonts w:hint="eastAsia"/>
                <w:color w:val="000000"/>
                <w:sz w:val="20"/>
                <w:szCs w:val="20"/>
              </w:rPr>
              <w:t>歡樂包</w:t>
            </w:r>
            <w:r>
              <w:rPr>
                <w:color w:val="000000"/>
                <w:sz w:val="20"/>
                <w:szCs w:val="20"/>
              </w:rPr>
              <w:t>(1)</w:t>
            </w:r>
            <w:r>
              <w:rPr>
                <w:rFonts w:hint="eastAsia"/>
                <w:color w:val="000000"/>
                <w:sz w:val="20"/>
                <w:szCs w:val="20"/>
              </w:rPr>
              <w:t>第</w:t>
            </w:r>
            <w:r>
              <w:rPr>
                <w:color w:val="000000"/>
                <w:sz w:val="20"/>
                <w:szCs w:val="20"/>
              </w:rPr>
              <w:t>1-4</w:t>
            </w:r>
            <w:r>
              <w:rPr>
                <w:rFonts w:hint="eastAsia"/>
                <w:color w:val="000000"/>
                <w:sz w:val="20"/>
                <w:szCs w:val="20"/>
              </w:rPr>
              <w:t>季</w:t>
            </w: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rFonts w:hint="eastAsia"/>
                <w:color w:val="000000"/>
                <w:sz w:val="20"/>
                <w:szCs w:val="20"/>
              </w:rPr>
              <w:t>公播版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49" w:type="pct"/>
          </w:tcPr>
          <w:p w:rsidR="001D2022" w:rsidRDefault="001D2022" w:rsidP="001F3F57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影片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學英語真有趣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14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201784" w:rsidRDefault="001D2022" w:rsidP="00794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Is…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 xml:space="preserve">這是　　　　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 xml:space="preserve">　　</w:t>
            </w:r>
            <w:r>
              <w:rPr>
                <w:sz w:val="18"/>
                <w:szCs w:val="18"/>
              </w:rPr>
              <w:t xml:space="preserve">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小書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949" w:type="pct"/>
          </w:tcPr>
          <w:p w:rsidR="001D2022" w:rsidRDefault="001D2022" w:rsidP="00794BF2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班級共讀小書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15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201784" w:rsidRDefault="001D2022" w:rsidP="00794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Happy Tom</w:t>
            </w:r>
            <w:r>
              <w:rPr>
                <w:rFonts w:ascii="華康中黑體" w:eastAsia="華康中黑體" w:hint="eastAsia"/>
                <w:sz w:val="18"/>
                <w:szCs w:val="18"/>
              </w:rPr>
              <w:t>快樂的湯姆</w:t>
            </w:r>
            <w:r>
              <w:rPr>
                <w:sz w:val="18"/>
                <w:szCs w:val="18"/>
              </w:rPr>
              <w:t xml:space="preserve">         &lt;</w:t>
            </w:r>
            <w:r>
              <w:rPr>
                <w:rFonts w:ascii="Courier New" w:hAnsi="Courier New" w:cs="Courier New" w:hint="eastAsia"/>
                <w:sz w:val="18"/>
                <w:szCs w:val="18"/>
              </w:rPr>
              <w:t>大書</w:t>
            </w:r>
            <w:r>
              <w:rPr>
                <w:sz w:val="18"/>
                <w:szCs w:val="18"/>
              </w:rPr>
              <w:t>&gt;</w:t>
            </w:r>
          </w:p>
        </w:tc>
        <w:tc>
          <w:tcPr>
            <w:tcW w:w="949" w:type="pct"/>
          </w:tcPr>
          <w:p w:rsidR="001D2022" w:rsidRDefault="001D2022" w:rsidP="00986D25">
            <w:r w:rsidRPr="0010100A">
              <w:rPr>
                <w:rFonts w:hint="eastAsia"/>
              </w:rPr>
              <w:t>輔助教材</w:t>
            </w:r>
            <w:r>
              <w:t>-</w:t>
            </w:r>
            <w:r>
              <w:rPr>
                <w:rFonts w:hint="eastAsia"/>
              </w:rPr>
              <w:t>班級共讀大書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課外讀物閱讀能力培養</w:t>
            </w:r>
          </w:p>
        </w:tc>
      </w:tr>
      <w:tr w:rsidR="001D2022">
        <w:tc>
          <w:tcPr>
            <w:tcW w:w="219" w:type="pct"/>
          </w:tcPr>
          <w:p w:rsidR="001D2022" w:rsidRDefault="001D2022" w:rsidP="001F3F57">
            <w:r>
              <w:t>16</w:t>
            </w:r>
          </w:p>
        </w:tc>
        <w:tc>
          <w:tcPr>
            <w:tcW w:w="261" w:type="pct"/>
          </w:tcPr>
          <w:p w:rsidR="001D2022" w:rsidRDefault="001D2022" w:rsidP="001F3F57"/>
        </w:tc>
        <w:tc>
          <w:tcPr>
            <w:tcW w:w="2217" w:type="pct"/>
            <w:gridSpan w:val="2"/>
          </w:tcPr>
          <w:p w:rsidR="001D2022" w:rsidRPr="00B1118C" w:rsidRDefault="001D2022" w:rsidP="00794BF2">
            <w:pPr>
              <w:rPr>
                <w:rFonts w:ascii="新細明體" w:cs="新細明體"/>
                <w:b/>
                <w:bCs/>
                <w:color w:val="000000"/>
              </w:rPr>
            </w:pPr>
            <w:r w:rsidRPr="00B1118C">
              <w:rPr>
                <w:b/>
                <w:bCs/>
                <w:color w:val="000000"/>
              </w:rPr>
              <w:t>I AM READING(10</w:t>
            </w:r>
            <w:r w:rsidRPr="00B1118C">
              <w:rPr>
                <w:rFonts w:hint="eastAsia"/>
                <w:b/>
                <w:bCs/>
                <w:color w:val="000000"/>
              </w:rPr>
              <w:t>書</w:t>
            </w:r>
            <w:r w:rsidRPr="00B1118C">
              <w:rPr>
                <w:b/>
                <w:bCs/>
                <w:color w:val="000000"/>
              </w:rPr>
              <w:t>+10cd)</w:t>
            </w:r>
          </w:p>
          <w:p w:rsidR="001D2022" w:rsidRDefault="001D2022" w:rsidP="00794BF2"/>
        </w:tc>
        <w:tc>
          <w:tcPr>
            <w:tcW w:w="949" w:type="pct"/>
          </w:tcPr>
          <w:p w:rsidR="001D2022" w:rsidRDefault="001D2022" w:rsidP="001F3F57">
            <w:r>
              <w:rPr>
                <w:rFonts w:hint="eastAsia"/>
              </w:rPr>
              <w:t>培養閱讀能力與習慣</w:t>
            </w:r>
          </w:p>
        </w:tc>
        <w:tc>
          <w:tcPr>
            <w:tcW w:w="735" w:type="pct"/>
          </w:tcPr>
          <w:p w:rsidR="001D2022" w:rsidRDefault="001D2022" w:rsidP="001F3F57">
            <w:r w:rsidRPr="0010100A">
              <w:rPr>
                <w:rFonts w:hint="eastAsia"/>
              </w:rPr>
              <w:t>否</w:t>
            </w:r>
          </w:p>
        </w:tc>
        <w:tc>
          <w:tcPr>
            <w:tcW w:w="619" w:type="pct"/>
          </w:tcPr>
          <w:p w:rsidR="001D2022" w:rsidRPr="00717252" w:rsidRDefault="001D2022" w:rsidP="001F3F57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717252">
              <w:rPr>
                <w:rFonts w:ascii="標楷體" w:eastAsia="標楷體" w:hAnsi="標楷體" w:hint="eastAsia"/>
                <w:sz w:val="18"/>
                <w:szCs w:val="18"/>
              </w:rPr>
              <w:t>引導對英語學習的興趣</w:t>
            </w:r>
          </w:p>
        </w:tc>
      </w:tr>
    </w:tbl>
    <w:p w:rsidR="001D2022" w:rsidRDefault="001D2022" w:rsidP="00F54058">
      <w:pPr>
        <w:rPr>
          <w:b/>
        </w:rPr>
      </w:pPr>
    </w:p>
    <w:p w:rsidR="001D2022" w:rsidRPr="00D01F62" w:rsidRDefault="001D2022" w:rsidP="00680C9E">
      <w:pPr>
        <w:rPr>
          <w:b/>
        </w:rPr>
      </w:pPr>
      <w:r w:rsidRPr="00D01F62">
        <w:rPr>
          <w:rFonts w:hint="eastAsia"/>
          <w:b/>
        </w:rPr>
        <w:t>五、需求概算表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63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1800"/>
        <w:gridCol w:w="4859"/>
        <w:gridCol w:w="901"/>
        <w:gridCol w:w="1060"/>
        <w:gridCol w:w="1100"/>
        <w:gridCol w:w="1267"/>
        <w:gridCol w:w="1641"/>
      </w:tblGrid>
      <w:tr w:rsidR="001D2022" w:rsidTr="00F905B0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1D2022" w:rsidRPr="00F54058" w:rsidRDefault="001D2022" w:rsidP="00082073"/>
          <w:p w:rsidR="001D2022" w:rsidRPr="004644CF" w:rsidRDefault="001D2022" w:rsidP="00082073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 </w:t>
            </w:r>
            <w:r>
              <w:rPr>
                <w:rFonts w:hint="eastAsia"/>
                <w:color w:val="0000FF"/>
                <w:u w:val="single"/>
              </w:rPr>
              <w:t>花蓮縣信義國民小學</w:t>
            </w:r>
            <w:r w:rsidRPr="004644CF">
              <w:rPr>
                <w:color w:val="0000FF"/>
                <w:u w:val="single"/>
              </w:rPr>
              <w:t xml:space="preserve">                        </w:t>
            </w:r>
          </w:p>
        </w:tc>
      </w:tr>
      <w:tr w:rsidR="001D2022" w:rsidTr="00F905B0">
        <w:trPr>
          <w:jc w:val="center"/>
        </w:trPr>
        <w:tc>
          <w:tcPr>
            <w:tcW w:w="236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編號</w:t>
            </w:r>
          </w:p>
        </w:tc>
        <w:tc>
          <w:tcPr>
            <w:tcW w:w="679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學校</w:t>
            </w:r>
          </w:p>
        </w:tc>
        <w:tc>
          <w:tcPr>
            <w:tcW w:w="1833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項目名稱</w:t>
            </w:r>
          </w:p>
        </w:tc>
        <w:tc>
          <w:tcPr>
            <w:tcW w:w="340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數量</w:t>
            </w:r>
          </w:p>
        </w:tc>
        <w:tc>
          <w:tcPr>
            <w:tcW w:w="400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單位</w:t>
            </w:r>
          </w:p>
        </w:tc>
        <w:tc>
          <w:tcPr>
            <w:tcW w:w="415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單價</w:t>
            </w:r>
          </w:p>
        </w:tc>
        <w:tc>
          <w:tcPr>
            <w:tcW w:w="478" w:type="pct"/>
            <w:shd w:val="clear" w:color="auto" w:fill="D9D9D9"/>
          </w:tcPr>
          <w:p w:rsidR="001D2022" w:rsidRDefault="001D2022" w:rsidP="001D2022">
            <w:pPr>
              <w:ind w:firstLineChars="200" w:firstLine="31680"/>
            </w:pPr>
            <w:r>
              <w:rPr>
                <w:rFonts w:hint="eastAsia"/>
              </w:rPr>
              <w:t>金額</w:t>
            </w:r>
          </w:p>
        </w:tc>
        <w:tc>
          <w:tcPr>
            <w:tcW w:w="619" w:type="pct"/>
            <w:shd w:val="clear" w:color="auto" w:fill="D9D9D9"/>
          </w:tcPr>
          <w:p w:rsidR="001D2022" w:rsidRDefault="001D2022" w:rsidP="00082073">
            <w:r>
              <w:rPr>
                <w:rFonts w:hint="eastAsia"/>
              </w:rPr>
              <w:t>規格或型號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</w:t>
            </w:r>
          </w:p>
        </w:tc>
        <w:tc>
          <w:tcPr>
            <w:tcW w:w="679" w:type="pct"/>
          </w:tcPr>
          <w:p w:rsidR="001D2022" w:rsidRPr="00F905B0" w:rsidRDefault="001D2022" w:rsidP="00082073">
            <w:r w:rsidRPr="00F905B0">
              <w:rPr>
                <w:rFonts w:hint="eastAsia"/>
                <w:color w:val="0000FF"/>
              </w:rPr>
              <w:t>信義國民小學</w:t>
            </w:r>
          </w:p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大聲唱英文</w:t>
            </w:r>
            <w:r w:rsidRPr="00A01A8D">
              <w:t>/T.I.V.C.</w:t>
            </w:r>
            <w:r w:rsidRPr="00A01A8D">
              <w:rPr>
                <w:rFonts w:hint="eastAsia"/>
              </w:rPr>
              <w:t>五合一超盒裝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1428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1428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海揚國際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2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t>Peppa Pig</w:t>
            </w:r>
            <w:r w:rsidRPr="00A01A8D">
              <w:rPr>
                <w:rFonts w:hint="eastAsia"/>
              </w:rPr>
              <w:t>粉紅豬小妹全套第一集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3600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3600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海揚國際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3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t>Peppa Pig</w:t>
            </w:r>
            <w:r w:rsidRPr="00A01A8D">
              <w:rPr>
                <w:rFonts w:hint="eastAsia"/>
              </w:rPr>
              <w:t>粉紅豬小妹全套第二集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3000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3000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海揚國際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4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搖滾鵝媽媽童謠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1170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1170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海揚國際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5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西洋歌曲創意教學</w:t>
            </w:r>
            <w:r w:rsidRPr="00A01A8D">
              <w:t>(1+2</w:t>
            </w:r>
            <w:r w:rsidRPr="00A01A8D">
              <w:rPr>
                <w:rFonts w:hint="eastAsia"/>
              </w:rPr>
              <w:t>集</w:t>
            </w:r>
            <w:r w:rsidRPr="00A01A8D">
              <w:t>)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3240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3240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海揚國際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6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安徒生經典故事系列</w:t>
            </w:r>
            <w:r w:rsidRPr="00A01A8D">
              <w:t>(13</w:t>
            </w:r>
            <w:r w:rsidRPr="00A01A8D">
              <w:rPr>
                <w:rFonts w:hint="eastAsia"/>
              </w:rPr>
              <w:t>書</w:t>
            </w:r>
            <w:r w:rsidRPr="00A01A8D">
              <w:t>+13DVD)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5265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5265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7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草莓樂園</w:t>
            </w:r>
            <w:r w:rsidRPr="00A01A8D">
              <w:t>(6dvd)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1600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1600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凱撒琳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8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閱讀初階</w:t>
            </w:r>
            <w:r w:rsidRPr="00A01A8D">
              <w:t>220</w:t>
            </w:r>
            <w:r w:rsidRPr="00A01A8D">
              <w:rPr>
                <w:rFonts w:hint="eastAsia"/>
              </w:rPr>
              <w:t>個英文常用字教學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417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417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東西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9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魔法</w:t>
            </w:r>
            <w:r w:rsidRPr="00A01A8D">
              <w:t>ABC72DVD</w:t>
            </w:r>
            <w:r w:rsidRPr="00A01A8D">
              <w:rPr>
                <w:rFonts w:hint="eastAsia"/>
              </w:rPr>
              <w:t>＋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"/>
              </w:smartTagPr>
              <w:r w:rsidRPr="00A01A8D">
                <w:t>18C</w:t>
              </w:r>
            </w:smartTag>
            <w:r w:rsidRPr="00A01A8D">
              <w:t>D</w:t>
            </w:r>
            <w:r w:rsidRPr="00A01A8D">
              <w:rPr>
                <w:rFonts w:hint="eastAsia"/>
              </w:rPr>
              <w:t>＋</w:t>
            </w:r>
            <w:r w:rsidRPr="00A01A8D">
              <w:t>18</w:t>
            </w:r>
            <w:r w:rsidRPr="00A01A8D">
              <w:rPr>
                <w:rFonts w:hint="eastAsia"/>
              </w:rPr>
              <w:t>總複習手冊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10000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10000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曉明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10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看卡通學英語</w:t>
            </w:r>
            <w:r w:rsidRPr="00A01A8D">
              <w:t>8DVD</w:t>
            </w:r>
            <w:r w:rsidRPr="00A01A8D">
              <w:rPr>
                <w:rFonts w:hint="eastAsia"/>
              </w:rPr>
              <w:t>＋</w:t>
            </w:r>
            <w:r w:rsidRPr="00A01A8D">
              <w:t>8</w:t>
            </w:r>
            <w:r w:rsidRPr="00A01A8D">
              <w:rPr>
                <w:rFonts w:hint="eastAsia"/>
              </w:rPr>
              <w:t>故事書＋</w:t>
            </w:r>
            <w:r w:rsidRPr="00A01A8D">
              <w:t>8</w:t>
            </w:r>
            <w:r w:rsidRPr="00A01A8D">
              <w:rPr>
                <w:rFonts w:hint="eastAsia"/>
              </w:rPr>
              <w:t>學習手冊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2500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2500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曉明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11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小龍嗡嗡嗡系列</w:t>
            </w:r>
            <w:r w:rsidRPr="00A01A8D">
              <w:t xml:space="preserve">   3</w:t>
            </w:r>
            <w:r w:rsidRPr="00A01A8D">
              <w:rPr>
                <w:rFonts w:hint="eastAsia"/>
              </w:rPr>
              <w:t>書</w:t>
            </w:r>
            <w:r w:rsidRPr="00A01A8D">
              <w:t>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 w:rsidRPr="00A01A8D">
                <w:t>3C</w:t>
              </w:r>
            </w:smartTag>
            <w:r w:rsidRPr="00A01A8D">
              <w:t>D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405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405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三民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12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rPr>
                <w:rFonts w:hint="eastAsia"/>
              </w:rPr>
              <w:t>我愛阿瑟系列</w:t>
            </w:r>
            <w:r w:rsidRPr="00A01A8D">
              <w:t>(1-3</w:t>
            </w:r>
            <w:r w:rsidRPr="00A01A8D">
              <w:rPr>
                <w:rFonts w:hint="eastAsia"/>
              </w:rPr>
              <w:t>冊</w:t>
            </w:r>
            <w:r w:rsidRPr="00A01A8D">
              <w:t>)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450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450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三民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13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t>E4kiss</w:t>
            </w:r>
            <w:r w:rsidRPr="00A01A8D">
              <w:rPr>
                <w:rFonts w:hint="eastAsia"/>
              </w:rPr>
              <w:t>歡樂包</w:t>
            </w:r>
            <w:r w:rsidRPr="00A01A8D">
              <w:t>(1)</w:t>
            </w:r>
            <w:r w:rsidRPr="00A01A8D">
              <w:rPr>
                <w:rFonts w:hint="eastAsia"/>
              </w:rPr>
              <w:t>第</w:t>
            </w:r>
            <w:r w:rsidRPr="00A01A8D">
              <w:t>1-4</w:t>
            </w:r>
            <w:r w:rsidRPr="00A01A8D">
              <w:rPr>
                <w:rFonts w:hint="eastAsia"/>
              </w:rPr>
              <w:t>季</w:t>
            </w:r>
            <w:r w:rsidRPr="00A01A8D">
              <w:t>(</w:t>
            </w:r>
            <w:r w:rsidRPr="00A01A8D">
              <w:rPr>
                <w:rFonts w:hint="eastAsia"/>
              </w:rPr>
              <w:t>公播版</w:t>
            </w:r>
            <w:r w:rsidRPr="00A01A8D">
              <w:t>)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13500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13500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公視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14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t>This Is</w:t>
            </w:r>
            <w:r>
              <w:rPr>
                <w:rFonts w:hint="eastAsia"/>
              </w:rPr>
              <w:t xml:space="preserve">…這是　</w:t>
            </w:r>
            <w:r w:rsidRPr="00A01A8D">
              <w:t>&lt;</w:t>
            </w:r>
            <w:r w:rsidRPr="00A01A8D">
              <w:rPr>
                <w:rFonts w:hint="eastAsia"/>
              </w:rPr>
              <w:t>小書</w:t>
            </w:r>
            <w:r w:rsidRPr="00A01A8D">
              <w:t>&gt;</w:t>
            </w:r>
          </w:p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146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146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康軒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15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A01A8D" w:rsidRDefault="001D2022" w:rsidP="00082073">
            <w:r w:rsidRPr="00A01A8D">
              <w:t>Happy Tom</w:t>
            </w:r>
            <w:r w:rsidRPr="00A01A8D">
              <w:rPr>
                <w:rFonts w:hint="eastAsia"/>
              </w:rPr>
              <w:t>快樂的湯姆</w:t>
            </w:r>
            <w:r>
              <w:t xml:space="preserve">  </w:t>
            </w:r>
            <w:r w:rsidRPr="00A01A8D">
              <w:t>&lt;</w:t>
            </w:r>
            <w:r w:rsidRPr="00A01A8D">
              <w:rPr>
                <w:rFonts w:hint="eastAsia"/>
              </w:rPr>
              <w:t>大書</w:t>
            </w:r>
            <w:r w:rsidRPr="00A01A8D">
              <w:t>&gt;</w:t>
            </w:r>
          </w:p>
        </w:tc>
        <w:tc>
          <w:tcPr>
            <w:tcW w:w="340" w:type="pct"/>
            <w:vAlign w:val="center"/>
          </w:tcPr>
          <w:p w:rsidR="001D2022" w:rsidRDefault="001D2022" w:rsidP="00082073"/>
        </w:tc>
        <w:tc>
          <w:tcPr>
            <w:tcW w:w="400" w:type="pct"/>
            <w:vAlign w:val="center"/>
          </w:tcPr>
          <w:p w:rsidR="001D2022" w:rsidRDefault="001D2022" w:rsidP="00082073"/>
        </w:tc>
        <w:tc>
          <w:tcPr>
            <w:tcW w:w="415" w:type="pct"/>
            <w:vAlign w:val="center"/>
          </w:tcPr>
          <w:p w:rsidR="001D2022" w:rsidRDefault="001D2022" w:rsidP="00082073"/>
        </w:tc>
        <w:tc>
          <w:tcPr>
            <w:tcW w:w="478" w:type="pct"/>
            <w:vAlign w:val="center"/>
          </w:tcPr>
          <w:p w:rsidR="001D2022" w:rsidRDefault="001D2022" w:rsidP="00082073"/>
        </w:tc>
        <w:tc>
          <w:tcPr>
            <w:tcW w:w="619" w:type="pct"/>
            <w:vAlign w:val="center"/>
          </w:tcPr>
          <w:p w:rsidR="001D2022" w:rsidRDefault="001D2022" w:rsidP="00082073">
            <w:pPr>
              <w:rPr>
                <w:rFonts w:ascii="新細明體" w:cs="新細明體"/>
              </w:rPr>
            </w:pPr>
          </w:p>
        </w:tc>
      </w:tr>
      <w:tr w:rsidR="001D2022" w:rsidTr="00F905B0">
        <w:trPr>
          <w:trHeight w:val="730"/>
          <w:jc w:val="center"/>
        </w:trPr>
        <w:tc>
          <w:tcPr>
            <w:tcW w:w="236" w:type="pct"/>
          </w:tcPr>
          <w:p w:rsidR="001D2022" w:rsidRDefault="001D2022" w:rsidP="00082073">
            <w:r>
              <w:t>16</w:t>
            </w:r>
          </w:p>
        </w:tc>
        <w:tc>
          <w:tcPr>
            <w:tcW w:w="679" w:type="pct"/>
          </w:tcPr>
          <w:p w:rsidR="001D2022" w:rsidRDefault="001D2022" w:rsidP="00082073"/>
        </w:tc>
        <w:tc>
          <w:tcPr>
            <w:tcW w:w="1833" w:type="pct"/>
          </w:tcPr>
          <w:p w:rsidR="001D2022" w:rsidRPr="00B1083B" w:rsidRDefault="001D2022" w:rsidP="00082073">
            <w:r w:rsidRPr="00B1083B">
              <w:t>I AM READING(10</w:t>
            </w:r>
            <w:r w:rsidRPr="00B1083B">
              <w:rPr>
                <w:rFonts w:hint="eastAsia"/>
              </w:rPr>
              <w:t>書</w:t>
            </w:r>
            <w:r w:rsidRPr="00B1083B">
              <w:t>+10cd)</w:t>
            </w:r>
          </w:p>
          <w:p w:rsidR="001D2022" w:rsidRPr="00B1083B" w:rsidRDefault="001D2022" w:rsidP="00082073"/>
        </w:tc>
        <w:tc>
          <w:tcPr>
            <w:tcW w:w="340" w:type="pct"/>
          </w:tcPr>
          <w:p w:rsidR="001D2022" w:rsidRDefault="001D2022" w:rsidP="00082073">
            <w:pPr>
              <w:jc w:val="right"/>
            </w:pPr>
            <w:r>
              <w:t>1</w:t>
            </w:r>
          </w:p>
        </w:tc>
        <w:tc>
          <w:tcPr>
            <w:tcW w:w="400" w:type="pct"/>
          </w:tcPr>
          <w:p w:rsidR="001D2022" w:rsidRDefault="001D2022" w:rsidP="00082073">
            <w:r>
              <w:t>set</w:t>
            </w:r>
          </w:p>
        </w:tc>
        <w:tc>
          <w:tcPr>
            <w:tcW w:w="415" w:type="pct"/>
          </w:tcPr>
          <w:p w:rsidR="001D2022" w:rsidRDefault="001D2022" w:rsidP="00082073">
            <w:pPr>
              <w:jc w:val="right"/>
            </w:pPr>
            <w:r>
              <w:t>499</w:t>
            </w:r>
          </w:p>
        </w:tc>
        <w:tc>
          <w:tcPr>
            <w:tcW w:w="478" w:type="pct"/>
          </w:tcPr>
          <w:p w:rsidR="001D2022" w:rsidRDefault="001D2022" w:rsidP="00082073">
            <w:pPr>
              <w:jc w:val="right"/>
            </w:pPr>
            <w:r>
              <w:t>499</w:t>
            </w:r>
          </w:p>
        </w:tc>
        <w:tc>
          <w:tcPr>
            <w:tcW w:w="619" w:type="pct"/>
          </w:tcPr>
          <w:p w:rsidR="001D2022" w:rsidRDefault="001D2022" w:rsidP="00082073">
            <w:pPr>
              <w:rPr>
                <w:rFonts w:ascii="新細明體" w:cs="新細明體"/>
              </w:rPr>
            </w:pPr>
            <w:r>
              <w:rPr>
                <w:rFonts w:hint="eastAsia"/>
              </w:rPr>
              <w:t>康軒</w:t>
            </w:r>
          </w:p>
        </w:tc>
      </w:tr>
      <w:tr w:rsidR="001D2022" w:rsidTr="00F905B0">
        <w:trPr>
          <w:trHeight w:val="730"/>
          <w:jc w:val="center"/>
        </w:trPr>
        <w:tc>
          <w:tcPr>
            <w:tcW w:w="3488" w:type="pct"/>
            <w:gridSpan w:val="5"/>
            <w:shd w:val="clear" w:color="auto" w:fill="DAEEF3"/>
            <w:vAlign w:val="center"/>
          </w:tcPr>
          <w:p w:rsidR="001D2022" w:rsidRDefault="001D2022" w:rsidP="00082073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1512" w:type="pct"/>
            <w:gridSpan w:val="3"/>
            <w:shd w:val="clear" w:color="auto" w:fill="DAEEF3"/>
            <w:vAlign w:val="center"/>
          </w:tcPr>
          <w:p w:rsidR="001D2022" w:rsidRDefault="001D2022" w:rsidP="00082073"/>
          <w:p w:rsidR="001D2022" w:rsidRPr="000C020B" w:rsidRDefault="001D2022" w:rsidP="00082073">
            <w:r w:rsidRPr="00463690">
              <w:rPr>
                <w:rFonts w:hint="eastAsia"/>
              </w:rPr>
              <w:t>共</w:t>
            </w:r>
            <w:r w:rsidRPr="00041466">
              <w:rPr>
                <w:u w:val="single"/>
              </w:rPr>
              <w:t xml:space="preserve">      </w:t>
            </w:r>
            <w:r>
              <w:rPr>
                <w:u w:val="single"/>
              </w:rPr>
              <w:t>50,000</w:t>
            </w:r>
            <w:r w:rsidRPr="00041466">
              <w:rPr>
                <w:u w:val="single"/>
              </w:rPr>
              <w:t xml:space="preserve">           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1D2022" w:rsidRPr="00D01F62" w:rsidRDefault="001D2022" w:rsidP="00680C9E">
      <w:pPr>
        <w:rPr>
          <w:shd w:val="pct15" w:color="auto" w:fill="FFFFFF"/>
        </w:rPr>
      </w:pPr>
    </w:p>
    <w:p w:rsidR="001D2022" w:rsidRPr="00D01F62" w:rsidRDefault="001D2022" w:rsidP="00D01F62">
      <w:pPr>
        <w:rPr>
          <w:shd w:val="pct15" w:color="auto" w:fill="FFFFFF"/>
        </w:rPr>
      </w:pPr>
      <w:r w:rsidRPr="00D01F62">
        <w:rPr>
          <w:shd w:val="pct15" w:color="auto" w:fill="FFFFFF"/>
        </w:rPr>
        <w:t xml:space="preserve"> </w:t>
      </w:r>
    </w:p>
    <w:p w:rsidR="001D2022" w:rsidRDefault="001D202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</w:t>
      </w:r>
      <w:r w:rsidRPr="004644CF">
        <w:rPr>
          <w:rFonts w:ascii="新細明體" w:hAnsi="新細明體"/>
          <w:color w:val="0000FF"/>
          <w:sz w:val="28"/>
          <w:szCs w:val="28"/>
        </w:rPr>
        <w:t>___</w:t>
      </w:r>
      <w:r w:rsidRPr="004644CF">
        <w:rPr>
          <w:rFonts w:ascii="新細明體" w:hAnsi="新細明體"/>
          <w:color w:val="0000FF"/>
          <w:sz w:val="28"/>
          <w:szCs w:val="28"/>
          <w:u w:val="single"/>
        </w:rPr>
        <w:t xml:space="preserve">   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___________________   </w:t>
      </w:r>
    </w:p>
    <w:p w:rsidR="001D2022" w:rsidRPr="00ED3C4A" w:rsidRDefault="001D202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</w:t>
      </w:r>
      <w:r>
        <w:rPr>
          <w:rFonts w:ascii="新細明體" w:hAnsi="新細明體"/>
          <w:color w:val="0000FF"/>
          <w:sz w:val="28"/>
          <w:szCs w:val="28"/>
        </w:rPr>
        <w:t xml:space="preserve">_____________________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 w:rsidRPr="004644CF">
        <w:rPr>
          <w:rFonts w:ascii="新細明體" w:hAnsi="新細明體"/>
          <w:color w:val="0000FF"/>
          <w:sz w:val="28"/>
          <w:szCs w:val="28"/>
        </w:rPr>
        <w:t>__________________</w:t>
      </w:r>
      <w:r w:rsidRPr="004644CF">
        <w:rPr>
          <w:rFonts w:ascii="新細明體" w:hAnsi="新細明體"/>
          <w:color w:val="0000FF"/>
          <w:sz w:val="28"/>
          <w:szCs w:val="28"/>
          <w:u w:val="single"/>
        </w:rPr>
        <w:t xml:space="preserve">  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_______   </w:t>
      </w:r>
    </w:p>
    <w:sectPr w:rsidR="001D2022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022" w:rsidRDefault="001D2022" w:rsidP="000C5DAB">
      <w:r>
        <w:separator/>
      </w:r>
    </w:p>
  </w:endnote>
  <w:endnote w:type="continuationSeparator" w:id="0">
    <w:p w:rsidR="001D2022" w:rsidRDefault="001D2022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22" w:rsidRDefault="001D202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2022" w:rsidRDefault="001D2022" w:rsidP="002319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022" w:rsidRDefault="001D202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D2022" w:rsidRDefault="001D2022" w:rsidP="002319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022" w:rsidRDefault="001D2022" w:rsidP="000C5DAB">
      <w:r>
        <w:separator/>
      </w:r>
    </w:p>
  </w:footnote>
  <w:footnote w:type="continuationSeparator" w:id="0">
    <w:p w:rsidR="001D2022" w:rsidRDefault="001D2022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7CF8"/>
    <w:multiLevelType w:val="hybridMultilevel"/>
    <w:tmpl w:val="79DC500E"/>
    <w:lvl w:ilvl="0" w:tplc="6C823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8021F99"/>
    <w:multiLevelType w:val="hybridMultilevel"/>
    <w:tmpl w:val="7F241FD2"/>
    <w:lvl w:ilvl="0" w:tplc="A0763BF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5C0326B4"/>
    <w:multiLevelType w:val="hybridMultilevel"/>
    <w:tmpl w:val="570A9C9C"/>
    <w:lvl w:ilvl="0" w:tplc="B1E664F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5DA130D4"/>
    <w:multiLevelType w:val="hybridMultilevel"/>
    <w:tmpl w:val="D75A1BE8"/>
    <w:lvl w:ilvl="0" w:tplc="981844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CAD"/>
    <w:rsid w:val="00061DF8"/>
    <w:rsid w:val="00080F09"/>
    <w:rsid w:val="00082073"/>
    <w:rsid w:val="00085B4D"/>
    <w:rsid w:val="000C020B"/>
    <w:rsid w:val="000C5DAB"/>
    <w:rsid w:val="000E6600"/>
    <w:rsid w:val="0010100A"/>
    <w:rsid w:val="001019E3"/>
    <w:rsid w:val="001152CE"/>
    <w:rsid w:val="00116EAF"/>
    <w:rsid w:val="001173DF"/>
    <w:rsid w:val="001C7B89"/>
    <w:rsid w:val="001D1FBE"/>
    <w:rsid w:val="001D2022"/>
    <w:rsid w:val="001F3F57"/>
    <w:rsid w:val="001F4F01"/>
    <w:rsid w:val="001F66C1"/>
    <w:rsid w:val="00201784"/>
    <w:rsid w:val="002168AE"/>
    <w:rsid w:val="00231975"/>
    <w:rsid w:val="0025290B"/>
    <w:rsid w:val="00254750"/>
    <w:rsid w:val="0027183E"/>
    <w:rsid w:val="002877A8"/>
    <w:rsid w:val="0029416F"/>
    <w:rsid w:val="002A1BE6"/>
    <w:rsid w:val="002B20D5"/>
    <w:rsid w:val="002E05A0"/>
    <w:rsid w:val="00305F46"/>
    <w:rsid w:val="00305F5B"/>
    <w:rsid w:val="0032068D"/>
    <w:rsid w:val="00374E63"/>
    <w:rsid w:val="00377B6D"/>
    <w:rsid w:val="003A4EA0"/>
    <w:rsid w:val="00422544"/>
    <w:rsid w:val="00463690"/>
    <w:rsid w:val="004644CF"/>
    <w:rsid w:val="00487702"/>
    <w:rsid w:val="00493430"/>
    <w:rsid w:val="004A7925"/>
    <w:rsid w:val="004B2A4C"/>
    <w:rsid w:val="004E4CE2"/>
    <w:rsid w:val="00515E1B"/>
    <w:rsid w:val="00592716"/>
    <w:rsid w:val="00597521"/>
    <w:rsid w:val="005A157E"/>
    <w:rsid w:val="005A61C5"/>
    <w:rsid w:val="005B3D5A"/>
    <w:rsid w:val="00624066"/>
    <w:rsid w:val="00633C12"/>
    <w:rsid w:val="006440A2"/>
    <w:rsid w:val="00651F9F"/>
    <w:rsid w:val="00680C9E"/>
    <w:rsid w:val="00682030"/>
    <w:rsid w:val="006925F6"/>
    <w:rsid w:val="006E0DE1"/>
    <w:rsid w:val="006E3B2B"/>
    <w:rsid w:val="006F72B3"/>
    <w:rsid w:val="006F7C6F"/>
    <w:rsid w:val="00717252"/>
    <w:rsid w:val="00794BF2"/>
    <w:rsid w:val="007C1163"/>
    <w:rsid w:val="007D7394"/>
    <w:rsid w:val="007E615C"/>
    <w:rsid w:val="00826AD2"/>
    <w:rsid w:val="00842A28"/>
    <w:rsid w:val="0088379B"/>
    <w:rsid w:val="00884249"/>
    <w:rsid w:val="008C0A32"/>
    <w:rsid w:val="00986D25"/>
    <w:rsid w:val="009B4F9C"/>
    <w:rsid w:val="009D2770"/>
    <w:rsid w:val="009E3DAD"/>
    <w:rsid w:val="00A01A8D"/>
    <w:rsid w:val="00A64EE0"/>
    <w:rsid w:val="00A9346A"/>
    <w:rsid w:val="00AF22F1"/>
    <w:rsid w:val="00B07685"/>
    <w:rsid w:val="00B1071A"/>
    <w:rsid w:val="00B1083B"/>
    <w:rsid w:val="00B1118C"/>
    <w:rsid w:val="00B13B6E"/>
    <w:rsid w:val="00B57AED"/>
    <w:rsid w:val="00B86581"/>
    <w:rsid w:val="00B92D2B"/>
    <w:rsid w:val="00BB1179"/>
    <w:rsid w:val="00BD5E9A"/>
    <w:rsid w:val="00BF3D4A"/>
    <w:rsid w:val="00C30100"/>
    <w:rsid w:val="00C63034"/>
    <w:rsid w:val="00C8336F"/>
    <w:rsid w:val="00CA5A59"/>
    <w:rsid w:val="00CB16E4"/>
    <w:rsid w:val="00CB36F7"/>
    <w:rsid w:val="00D01F62"/>
    <w:rsid w:val="00D30F52"/>
    <w:rsid w:val="00D44E45"/>
    <w:rsid w:val="00E2372A"/>
    <w:rsid w:val="00E46D22"/>
    <w:rsid w:val="00E57BDF"/>
    <w:rsid w:val="00EB0647"/>
    <w:rsid w:val="00EC7E2E"/>
    <w:rsid w:val="00ED3C4A"/>
    <w:rsid w:val="00F54058"/>
    <w:rsid w:val="00F905B0"/>
    <w:rsid w:val="00F947B9"/>
    <w:rsid w:val="00FA160A"/>
    <w:rsid w:val="00FA5F2D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5A0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E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305F5B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05F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2737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73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5F5B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737"/>
    <w:rPr>
      <w:rFonts w:asciiTheme="majorHAnsi" w:eastAsiaTheme="majorEastAsia" w:hAnsiTheme="majorHAnsi" w:cstheme="majorBidi"/>
      <w:sz w:val="0"/>
      <w:szCs w:val="0"/>
    </w:rPr>
  </w:style>
  <w:style w:type="paragraph" w:styleId="Header">
    <w:name w:val="header"/>
    <w:basedOn w:val="Normal"/>
    <w:link w:val="Head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DAB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DAB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2319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4</Pages>
  <Words>372</Words>
  <Characters>2122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none</cp:lastModifiedBy>
  <cp:revision>3</cp:revision>
  <dcterms:created xsi:type="dcterms:W3CDTF">2009-11-19T16:30:00Z</dcterms:created>
  <dcterms:modified xsi:type="dcterms:W3CDTF">2009-11-24T10:16:00Z</dcterms:modified>
</cp:coreProperties>
</file>