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58B" w:rsidRDefault="00C4758B" w:rsidP="00B96503">
      <w:pPr>
        <w:rPr>
          <w:b/>
        </w:rPr>
      </w:pPr>
      <w:r w:rsidRPr="007D7394">
        <w:rPr>
          <w:rFonts w:hint="eastAsia"/>
          <w:b/>
          <w:bdr w:val="single" w:sz="4" w:space="0" w:color="auto"/>
        </w:rPr>
        <w:t>附件</w:t>
      </w:r>
      <w:r w:rsidRPr="007D7394">
        <w:rPr>
          <w:b/>
          <w:bdr w:val="single" w:sz="4" w:space="0" w:color="auto"/>
        </w:rPr>
        <w:t>1</w:t>
      </w:r>
      <w:r w:rsidRPr="000C5DAB">
        <w:rPr>
          <w:rFonts w:hint="eastAsia"/>
          <w:b/>
        </w:rPr>
        <w:t>教育部補助各縣市辦理「</w:t>
      </w:r>
      <w:r w:rsidRPr="000C5DAB">
        <w:rPr>
          <w:b/>
        </w:rPr>
        <w:t>99</w:t>
      </w:r>
      <w:r w:rsidRPr="000C5DAB">
        <w:rPr>
          <w:rFonts w:hint="eastAsia"/>
          <w:b/>
        </w:rPr>
        <w:t>年度平衡城鄉英語教育資源充實國民小學英語教學設備」</w:t>
      </w:r>
    </w:p>
    <w:p w:rsidR="00C4758B" w:rsidRPr="00B96503" w:rsidRDefault="00C4758B" w:rsidP="00B96503">
      <w:pPr>
        <w:jc w:val="center"/>
        <w:rPr>
          <w:b/>
          <w:bdr w:val="single" w:sz="4" w:space="0" w:color="auto"/>
        </w:rPr>
      </w:pPr>
      <w:r>
        <w:rPr>
          <w:rFonts w:hint="eastAsia"/>
          <w:b/>
        </w:rPr>
        <w:t>申請計畫</w:t>
      </w:r>
    </w:p>
    <w:p w:rsidR="00C4758B" w:rsidRPr="006F72B3" w:rsidRDefault="00C4758B">
      <w:pPr>
        <w:rPr>
          <w:b/>
        </w:rPr>
      </w:pPr>
      <w:r w:rsidRPr="006F72B3">
        <w:rPr>
          <w:rFonts w:hint="eastAsia"/>
          <w:b/>
        </w:rPr>
        <w:t>一、依據：</w:t>
      </w:r>
    </w:p>
    <w:p w:rsidR="00C4758B" w:rsidRDefault="00C4758B" w:rsidP="00D44E45">
      <w:r>
        <w:t xml:space="preserve">    </w:t>
      </w:r>
      <w:r>
        <w:rPr>
          <w:rFonts w:hint="eastAsia"/>
        </w:rPr>
        <w:t>教育部補助國民中小學英語教學設備及活動實施要點</w:t>
      </w:r>
    </w:p>
    <w:p w:rsidR="00C4758B" w:rsidRPr="00515E1B" w:rsidRDefault="00C4758B" w:rsidP="00F54058">
      <w:pPr>
        <w:rPr>
          <w:b/>
          <w:color w:val="FF0000"/>
        </w:rPr>
      </w:pPr>
      <w:r w:rsidRPr="00515E1B">
        <w:rPr>
          <w:rFonts w:hint="eastAsia"/>
          <w:b/>
          <w:color w:val="FF0000"/>
        </w:rPr>
        <w:t>二、學校歷年補助情形</w:t>
      </w:r>
      <w:r>
        <w:rPr>
          <w:rFonts w:hint="eastAsia"/>
          <w:color w:val="0000FF"/>
          <w:u w:val="single"/>
        </w:rPr>
        <w:t>國福國民小學</w:t>
      </w:r>
    </w:p>
    <w:p w:rsidR="00C4758B" w:rsidRPr="00515E1B" w:rsidRDefault="00C4758B" w:rsidP="006F72B3">
      <w:pPr>
        <w:rPr>
          <w:color w:val="FF0000"/>
        </w:rPr>
      </w:pPr>
      <w:r w:rsidRPr="00515E1B">
        <w:rPr>
          <w:color w:val="FF0000"/>
        </w:rPr>
        <w:t>(</w:t>
      </w:r>
      <w:r w:rsidRPr="00515E1B">
        <w:rPr>
          <w:rFonts w:hint="eastAsia"/>
          <w:color w:val="FF0000"/>
        </w:rPr>
        <w:t>一</w:t>
      </w:r>
      <w:r w:rsidRPr="00515E1B">
        <w:rPr>
          <w:color w:val="FF0000"/>
        </w:rPr>
        <w:t>)</w:t>
      </w:r>
      <w:r w:rsidRPr="00515E1B">
        <w:rPr>
          <w:rFonts w:hint="eastAsia"/>
          <w:color w:val="FF0000"/>
        </w:rPr>
        <w:t>歷年補助項目及金額</w:t>
      </w:r>
      <w:r w:rsidRPr="00515E1B">
        <w:rPr>
          <w:color w:val="FF0000"/>
        </w:rPr>
        <w:t>(</w:t>
      </w:r>
      <w:r w:rsidRPr="00515E1B">
        <w:rPr>
          <w:rFonts w:hint="eastAsia"/>
          <w:color w:val="FF0000"/>
        </w:rPr>
        <w:t>逐年填列</w:t>
      </w:r>
      <w:r w:rsidRPr="00515E1B">
        <w:rPr>
          <w:color w:val="FF0000"/>
        </w:rPr>
        <w:t>)</w:t>
      </w:r>
    </w:p>
    <w:tbl>
      <w:tblPr>
        <w:tblW w:w="49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30"/>
        <w:gridCol w:w="5939"/>
        <w:gridCol w:w="1980"/>
        <w:gridCol w:w="1619"/>
      </w:tblGrid>
      <w:tr w:rsidR="00C4758B">
        <w:tc>
          <w:tcPr>
            <w:tcW w:w="400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補助</w:t>
            </w:r>
          </w:p>
          <w:p w:rsidR="00C4758B" w:rsidRDefault="00C4758B" w:rsidP="001F3F57">
            <w:r>
              <w:rPr>
                <w:rFonts w:hint="eastAsia"/>
              </w:rPr>
              <w:t>年度</w:t>
            </w:r>
          </w:p>
        </w:tc>
        <w:tc>
          <w:tcPr>
            <w:tcW w:w="2864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主要補助項目</w:t>
            </w:r>
          </w:p>
          <w:p w:rsidR="00C4758B" w:rsidRPr="00D44E45" w:rsidRDefault="00C4758B" w:rsidP="006F72B3">
            <w:r>
              <w:t>(EX</w:t>
            </w:r>
            <w:r>
              <w:rPr>
                <w:rFonts w:hint="eastAsia"/>
              </w:rPr>
              <w:t>：圖書、手提</w:t>
            </w:r>
            <w:r>
              <w:t>CD</w:t>
            </w:r>
            <w:r>
              <w:rPr>
                <w:rFonts w:hint="eastAsia"/>
              </w:rPr>
              <w:t>音響</w:t>
            </w:r>
            <w:r>
              <w:t>..</w:t>
            </w:r>
            <w:r>
              <w:rPr>
                <w:rFonts w:hint="eastAsia"/>
              </w:rPr>
              <w:t>等</w:t>
            </w:r>
            <w:r>
              <w:t>)</w:t>
            </w:r>
          </w:p>
        </w:tc>
        <w:tc>
          <w:tcPr>
            <w:tcW w:w="955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補助總金額</w:t>
            </w:r>
          </w:p>
        </w:tc>
        <w:tc>
          <w:tcPr>
            <w:tcW w:w="781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備註</w:t>
            </w:r>
          </w:p>
        </w:tc>
      </w:tr>
      <w:tr w:rsidR="00C4758B">
        <w:tc>
          <w:tcPr>
            <w:tcW w:w="400" w:type="pct"/>
          </w:tcPr>
          <w:p w:rsidR="00C4758B" w:rsidRDefault="00C4758B" w:rsidP="00463690">
            <w:r>
              <w:t>95</w:t>
            </w:r>
            <w:r>
              <w:rPr>
                <w:rFonts w:hint="eastAsia"/>
              </w:rPr>
              <w:t>年</w:t>
            </w:r>
          </w:p>
        </w:tc>
        <w:tc>
          <w:tcPr>
            <w:tcW w:w="2864" w:type="pct"/>
          </w:tcPr>
          <w:p w:rsidR="00C4758B" w:rsidRDefault="00C4758B" w:rsidP="001F3F57">
            <w:r w:rsidRPr="003100DD">
              <w:rPr>
                <w:rFonts w:hint="eastAsia"/>
              </w:rPr>
              <w:t>字母拼讀教具組</w:t>
            </w:r>
            <w:r>
              <w:t xml:space="preserve">                             1</w:t>
            </w:r>
            <w:r>
              <w:rPr>
                <w:rFonts w:hint="eastAsia"/>
              </w:rPr>
              <w:t>組</w:t>
            </w:r>
          </w:p>
          <w:p w:rsidR="00C4758B" w:rsidRDefault="00C4758B" w:rsidP="001F3F57">
            <w:r w:rsidRPr="003100DD">
              <w:rPr>
                <w:rFonts w:hint="eastAsia"/>
              </w:rPr>
              <w:t>畫說國小</w:t>
            </w:r>
            <w:r w:rsidRPr="003100DD">
              <w:t>1200</w:t>
            </w:r>
            <w:r w:rsidRPr="003100DD">
              <w:rPr>
                <w:rFonts w:hint="eastAsia"/>
              </w:rPr>
              <w:t>單字辭典</w:t>
            </w:r>
            <w:r>
              <w:t xml:space="preserve">                     15</w:t>
            </w:r>
            <w:r>
              <w:rPr>
                <w:rFonts w:hint="eastAsia"/>
              </w:rPr>
              <w:t>本</w:t>
            </w:r>
          </w:p>
          <w:p w:rsidR="00C4758B" w:rsidRDefault="00C4758B" w:rsidP="001F3F57">
            <w:r w:rsidRPr="003100DD">
              <w:rPr>
                <w:rFonts w:hint="eastAsia"/>
              </w:rPr>
              <w:t>繪本</w:t>
            </w:r>
            <w:r>
              <w:t xml:space="preserve">                                       1</w:t>
            </w:r>
            <w:r>
              <w:rPr>
                <w:rFonts w:hint="eastAsia"/>
              </w:rPr>
              <w:t>本</w:t>
            </w:r>
          </w:p>
        </w:tc>
        <w:tc>
          <w:tcPr>
            <w:tcW w:w="955" w:type="pct"/>
          </w:tcPr>
          <w:p w:rsidR="00C4758B" w:rsidRDefault="00C4758B" w:rsidP="00A16669">
            <w:pPr>
              <w:jc w:val="right"/>
            </w:pPr>
            <w:r>
              <w:t>5,000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</w:tcPr>
          <w:p w:rsidR="00C4758B" w:rsidRDefault="00C4758B" w:rsidP="001F3F57"/>
        </w:tc>
      </w:tr>
      <w:tr w:rsidR="00C4758B">
        <w:trPr>
          <w:trHeight w:val="720"/>
        </w:trPr>
        <w:tc>
          <w:tcPr>
            <w:tcW w:w="400" w:type="pct"/>
            <w:vMerge w:val="restart"/>
          </w:tcPr>
          <w:p w:rsidR="00C4758B" w:rsidRDefault="00C4758B" w:rsidP="00463690">
            <w:r>
              <w:t>96</w:t>
            </w:r>
            <w:r>
              <w:rPr>
                <w:rFonts w:hint="eastAsia"/>
              </w:rPr>
              <w:t>年</w:t>
            </w:r>
          </w:p>
        </w:tc>
        <w:tc>
          <w:tcPr>
            <w:tcW w:w="2864" w:type="pct"/>
          </w:tcPr>
          <w:p w:rsidR="00C4758B" w:rsidRDefault="00C4758B" w:rsidP="001F3F57">
            <w:r w:rsidRPr="00A16669">
              <w:t>Reading House(</w:t>
            </w:r>
            <w:r w:rsidRPr="00A16669">
              <w:rPr>
                <w:rFonts w:hint="eastAsia"/>
              </w:rPr>
              <w:t>經典兒童閱讀劇場</w:t>
            </w:r>
            <w:r w:rsidRPr="00A16669">
              <w:t>)</w:t>
            </w:r>
            <w:r w:rsidRPr="00A16669">
              <w:rPr>
                <w:rFonts w:hint="eastAsia"/>
              </w:rPr>
              <w:t>系列讀本</w:t>
            </w:r>
            <w:r>
              <w:t xml:space="preserve">     18</w:t>
            </w:r>
            <w:r>
              <w:rPr>
                <w:rFonts w:hint="eastAsia"/>
              </w:rPr>
              <w:t>本</w:t>
            </w:r>
          </w:p>
          <w:p w:rsidR="00C4758B" w:rsidRDefault="00C4758B" w:rsidP="001F3F57">
            <w:r w:rsidRPr="00A16669">
              <w:t>Dolphin Readers</w:t>
            </w:r>
            <w:r w:rsidRPr="00A16669">
              <w:rPr>
                <w:rFonts w:hint="eastAsia"/>
              </w:rPr>
              <w:t>海豚系列讀本</w:t>
            </w:r>
            <w:r>
              <w:t xml:space="preserve">                  1</w:t>
            </w:r>
            <w:r>
              <w:rPr>
                <w:rFonts w:hint="eastAsia"/>
              </w:rPr>
              <w:t>套</w:t>
            </w:r>
          </w:p>
          <w:p w:rsidR="00C4758B" w:rsidRDefault="00C4758B" w:rsidP="001F3F57">
            <w:r w:rsidRPr="00A16669">
              <w:t>Dolphin Readers</w:t>
            </w:r>
            <w:r w:rsidRPr="00A16669">
              <w:rPr>
                <w:rFonts w:hint="eastAsia"/>
              </w:rPr>
              <w:t>海豚系列作業簿</w:t>
            </w:r>
            <w:r>
              <w:t xml:space="preserve">               21</w:t>
            </w:r>
            <w:r>
              <w:rPr>
                <w:rFonts w:hint="eastAsia"/>
              </w:rPr>
              <w:t>本</w:t>
            </w:r>
          </w:p>
        </w:tc>
        <w:tc>
          <w:tcPr>
            <w:tcW w:w="955" w:type="pct"/>
          </w:tcPr>
          <w:p w:rsidR="00C4758B" w:rsidRDefault="00C4758B" w:rsidP="004A7682">
            <w:pPr>
              <w:jc w:val="right"/>
            </w:pPr>
            <w:r>
              <w:t>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  <w:vMerge w:val="restart"/>
          </w:tcPr>
          <w:p w:rsidR="00C4758B" w:rsidRDefault="00C4758B" w:rsidP="001F3F57"/>
        </w:tc>
      </w:tr>
      <w:tr w:rsidR="00C4758B">
        <w:trPr>
          <w:trHeight w:val="485"/>
        </w:trPr>
        <w:tc>
          <w:tcPr>
            <w:tcW w:w="400" w:type="pct"/>
            <w:vMerge/>
          </w:tcPr>
          <w:p w:rsidR="00C4758B" w:rsidRDefault="00C4758B" w:rsidP="00463690"/>
        </w:tc>
        <w:tc>
          <w:tcPr>
            <w:tcW w:w="2864" w:type="pct"/>
          </w:tcPr>
          <w:p w:rsidR="00C4758B" w:rsidRDefault="00C4758B" w:rsidP="009F058D">
            <w:r w:rsidRPr="00F43E06">
              <w:t>Nelson Focus 1-6Set  (</w:t>
            </w:r>
            <w:r w:rsidRPr="00F43E06">
              <w:rPr>
                <w:rFonts w:hint="eastAsia"/>
              </w:rPr>
              <w:t>共</w:t>
            </w:r>
            <w:r w:rsidRPr="00F43E06">
              <w:t>120</w:t>
            </w:r>
            <w:r w:rsidRPr="00F43E06">
              <w:rPr>
                <w:rFonts w:hint="eastAsia"/>
              </w:rPr>
              <w:t>本</w:t>
            </w:r>
            <w:r w:rsidRPr="00F43E06">
              <w:t>)</w:t>
            </w:r>
            <w:r>
              <w:t xml:space="preserve">                1</w:t>
            </w:r>
            <w:r>
              <w:rPr>
                <w:rFonts w:hint="eastAsia"/>
              </w:rPr>
              <w:t>套</w:t>
            </w:r>
          </w:p>
        </w:tc>
        <w:tc>
          <w:tcPr>
            <w:tcW w:w="955" w:type="pct"/>
          </w:tcPr>
          <w:p w:rsidR="00C4758B" w:rsidRPr="00A16669" w:rsidRDefault="00C4758B" w:rsidP="004A7682">
            <w:pPr>
              <w:jc w:val="right"/>
            </w:pPr>
            <w:r>
              <w:t xml:space="preserve"> 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  <w:vMerge/>
          </w:tcPr>
          <w:p w:rsidR="00C4758B" w:rsidRDefault="00C4758B" w:rsidP="001F3F57"/>
        </w:tc>
      </w:tr>
      <w:tr w:rsidR="00C4758B">
        <w:trPr>
          <w:trHeight w:val="360"/>
        </w:trPr>
        <w:tc>
          <w:tcPr>
            <w:tcW w:w="400" w:type="pct"/>
            <w:vMerge w:val="restart"/>
          </w:tcPr>
          <w:p w:rsidR="00C4758B" w:rsidRDefault="00C4758B" w:rsidP="00463690">
            <w:r>
              <w:t>97</w:t>
            </w:r>
            <w:r>
              <w:rPr>
                <w:rFonts w:hint="eastAsia"/>
              </w:rPr>
              <w:t>年</w:t>
            </w:r>
          </w:p>
        </w:tc>
        <w:tc>
          <w:tcPr>
            <w:tcW w:w="2864" w:type="pct"/>
          </w:tcPr>
          <w:p w:rsidR="00C4758B" w:rsidRPr="00496ECA" w:rsidRDefault="00C4758B" w:rsidP="001F3F57">
            <w:r w:rsidRPr="00496ECA">
              <w:rPr>
                <w:rFonts w:hint="eastAsia"/>
              </w:rPr>
              <w:t>英文圖書乙批</w:t>
            </w:r>
            <w:r w:rsidRPr="00F43E06">
              <w:t>(</w:t>
            </w:r>
            <w:r w:rsidRPr="00F43E06">
              <w:rPr>
                <w:rFonts w:hint="eastAsia"/>
              </w:rPr>
              <w:t>共</w:t>
            </w:r>
            <w:r>
              <w:t>58</w:t>
            </w:r>
            <w:r w:rsidRPr="00F43E06">
              <w:rPr>
                <w:rFonts w:hint="eastAsia"/>
              </w:rPr>
              <w:t>本</w:t>
            </w:r>
            <w:r w:rsidRPr="00F43E06">
              <w:t>)</w:t>
            </w:r>
          </w:p>
        </w:tc>
        <w:tc>
          <w:tcPr>
            <w:tcW w:w="955" w:type="pct"/>
          </w:tcPr>
          <w:p w:rsidR="00C4758B" w:rsidRPr="00A16669" w:rsidRDefault="00C4758B" w:rsidP="004A7682">
            <w:pPr>
              <w:jc w:val="right"/>
            </w:pPr>
            <w:r>
              <w:t xml:space="preserve"> 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  <w:vMerge w:val="restart"/>
          </w:tcPr>
          <w:p w:rsidR="00C4758B" w:rsidRDefault="00C4758B" w:rsidP="001F3F57"/>
        </w:tc>
      </w:tr>
      <w:tr w:rsidR="00C4758B">
        <w:trPr>
          <w:trHeight w:val="360"/>
        </w:trPr>
        <w:tc>
          <w:tcPr>
            <w:tcW w:w="400" w:type="pct"/>
            <w:vMerge/>
          </w:tcPr>
          <w:p w:rsidR="00C4758B" w:rsidRDefault="00C4758B" w:rsidP="00463690"/>
        </w:tc>
        <w:tc>
          <w:tcPr>
            <w:tcW w:w="2864" w:type="pct"/>
          </w:tcPr>
          <w:p w:rsidR="00C4758B" w:rsidRPr="00496ECA" w:rsidRDefault="00C4758B" w:rsidP="001F3F57">
            <w:r w:rsidRPr="00496ECA">
              <w:rPr>
                <w:rFonts w:hint="eastAsia"/>
              </w:rPr>
              <w:t>英文圖書乙批</w:t>
            </w:r>
            <w:r w:rsidRPr="00F43E06">
              <w:t>(</w:t>
            </w:r>
            <w:r w:rsidRPr="00F43E06">
              <w:rPr>
                <w:rFonts w:hint="eastAsia"/>
              </w:rPr>
              <w:t>共</w:t>
            </w:r>
            <w:r>
              <w:t>43</w:t>
            </w:r>
            <w:r w:rsidRPr="00F43E06">
              <w:rPr>
                <w:rFonts w:hint="eastAsia"/>
              </w:rPr>
              <w:t>本</w:t>
            </w:r>
            <w:r w:rsidRPr="00F43E06">
              <w:t>)</w:t>
            </w:r>
          </w:p>
        </w:tc>
        <w:tc>
          <w:tcPr>
            <w:tcW w:w="955" w:type="pct"/>
          </w:tcPr>
          <w:p w:rsidR="00C4758B" w:rsidRPr="00496ECA" w:rsidRDefault="00C4758B" w:rsidP="004A7682">
            <w:pPr>
              <w:jc w:val="right"/>
            </w:pPr>
            <w:r>
              <w:t>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  <w:vMerge/>
          </w:tcPr>
          <w:p w:rsidR="00C4758B" w:rsidRDefault="00C4758B" w:rsidP="001F3F57"/>
        </w:tc>
      </w:tr>
      <w:tr w:rsidR="00C4758B">
        <w:trPr>
          <w:trHeight w:val="360"/>
        </w:trPr>
        <w:tc>
          <w:tcPr>
            <w:tcW w:w="400" w:type="pct"/>
            <w:vMerge w:val="restart"/>
          </w:tcPr>
          <w:p w:rsidR="00C4758B" w:rsidRDefault="00C4758B" w:rsidP="00463690">
            <w:r>
              <w:t>98</w:t>
            </w:r>
            <w:r>
              <w:rPr>
                <w:rFonts w:hint="eastAsia"/>
              </w:rPr>
              <w:t>年</w:t>
            </w:r>
          </w:p>
        </w:tc>
        <w:tc>
          <w:tcPr>
            <w:tcW w:w="2864" w:type="pct"/>
          </w:tcPr>
          <w:p w:rsidR="00C4758B" w:rsidRPr="00496ECA" w:rsidRDefault="00C4758B" w:rsidP="009F058D">
            <w:r w:rsidRPr="00496ECA">
              <w:rPr>
                <w:rFonts w:hint="eastAsia"/>
              </w:rPr>
              <w:t>英文圖書乙批</w:t>
            </w:r>
            <w:r w:rsidRPr="00F43E06">
              <w:t>(</w:t>
            </w:r>
            <w:r w:rsidRPr="00F43E06">
              <w:rPr>
                <w:rFonts w:hint="eastAsia"/>
              </w:rPr>
              <w:t>共</w:t>
            </w:r>
            <w:r>
              <w:t>44</w:t>
            </w:r>
            <w:r w:rsidRPr="00F43E06">
              <w:rPr>
                <w:rFonts w:hint="eastAsia"/>
              </w:rPr>
              <w:t>本</w:t>
            </w:r>
            <w:r w:rsidRPr="00F43E06">
              <w:t>)</w:t>
            </w:r>
          </w:p>
        </w:tc>
        <w:tc>
          <w:tcPr>
            <w:tcW w:w="955" w:type="pct"/>
          </w:tcPr>
          <w:p w:rsidR="00C4758B" w:rsidRPr="00A16669" w:rsidRDefault="00C4758B" w:rsidP="009F058D">
            <w:pPr>
              <w:jc w:val="right"/>
            </w:pPr>
            <w:r>
              <w:t xml:space="preserve"> 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</w:tcPr>
          <w:p w:rsidR="00C4758B" w:rsidRDefault="00C4758B" w:rsidP="001F3F57"/>
        </w:tc>
      </w:tr>
      <w:tr w:rsidR="00C4758B">
        <w:trPr>
          <w:trHeight w:val="360"/>
        </w:trPr>
        <w:tc>
          <w:tcPr>
            <w:tcW w:w="400" w:type="pct"/>
            <w:vMerge/>
          </w:tcPr>
          <w:p w:rsidR="00C4758B" w:rsidRDefault="00C4758B" w:rsidP="00463690"/>
        </w:tc>
        <w:tc>
          <w:tcPr>
            <w:tcW w:w="2864" w:type="pct"/>
          </w:tcPr>
          <w:p w:rsidR="00C4758B" w:rsidRPr="00496ECA" w:rsidRDefault="00C4758B" w:rsidP="009F058D">
            <w:r w:rsidRPr="00496ECA">
              <w:rPr>
                <w:rFonts w:hint="eastAsia"/>
              </w:rPr>
              <w:t>英文圖書乙批</w:t>
            </w:r>
          </w:p>
        </w:tc>
        <w:tc>
          <w:tcPr>
            <w:tcW w:w="955" w:type="pct"/>
          </w:tcPr>
          <w:p w:rsidR="00C4758B" w:rsidRDefault="00C4758B" w:rsidP="009F058D">
            <w:pPr>
              <w:jc w:val="right"/>
            </w:pPr>
            <w:r>
              <w:t>10,000</w:t>
            </w:r>
            <w:r>
              <w:rPr>
                <w:rFonts w:hint="eastAsia"/>
              </w:rPr>
              <w:t>元</w:t>
            </w:r>
          </w:p>
        </w:tc>
        <w:tc>
          <w:tcPr>
            <w:tcW w:w="781" w:type="pct"/>
          </w:tcPr>
          <w:p w:rsidR="00C4758B" w:rsidRDefault="00C4758B" w:rsidP="001F3F57"/>
        </w:tc>
      </w:tr>
    </w:tbl>
    <w:p w:rsidR="00C4758B" w:rsidRDefault="00C4758B" w:rsidP="006F72B3"/>
    <w:p w:rsidR="00C4758B" w:rsidRPr="00515E1B" w:rsidRDefault="00C4758B" w:rsidP="006F72B3">
      <w:pPr>
        <w:rPr>
          <w:color w:val="FF0000"/>
        </w:rPr>
      </w:pPr>
      <w:r w:rsidRPr="00515E1B">
        <w:rPr>
          <w:color w:val="FF0000"/>
        </w:rPr>
        <w:t>(</w:t>
      </w:r>
      <w:r w:rsidRPr="00515E1B">
        <w:rPr>
          <w:rFonts w:hint="eastAsia"/>
          <w:color w:val="FF0000"/>
        </w:rPr>
        <w:t>二</w:t>
      </w:r>
      <w:r w:rsidRPr="00515E1B">
        <w:rPr>
          <w:color w:val="FF0000"/>
        </w:rPr>
        <w:t>)</w:t>
      </w:r>
      <w:r w:rsidRPr="00515E1B">
        <w:rPr>
          <w:rFonts w:hint="eastAsia"/>
          <w:color w:val="FF0000"/>
        </w:rPr>
        <w:t>歷年執行成果</w:t>
      </w:r>
      <w:r w:rsidRPr="00515E1B">
        <w:rPr>
          <w:color w:val="FF0000"/>
        </w:rPr>
        <w:t>(</w:t>
      </w:r>
      <w:r w:rsidRPr="00515E1B">
        <w:rPr>
          <w:rFonts w:hint="eastAsia"/>
          <w:color w:val="FF0000"/>
        </w:rPr>
        <w:t>逐年逐項填列</w:t>
      </w:r>
      <w:r w:rsidRPr="00515E1B">
        <w:rPr>
          <w:color w:val="FF0000"/>
        </w:rPr>
        <w:t>) (</w:t>
      </w:r>
      <w:r w:rsidRPr="00515E1B">
        <w:rPr>
          <w:rFonts w:hint="eastAsia"/>
          <w:color w:val="FF0000"/>
        </w:rPr>
        <w:t>請自行增列表件使用</w:t>
      </w:r>
      <w:r w:rsidRPr="00515E1B">
        <w:rPr>
          <w:color w:val="FF0000"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7"/>
        <w:gridCol w:w="9053"/>
      </w:tblGrid>
      <w:tr w:rsidR="00C4758B">
        <w:tc>
          <w:tcPr>
            <w:tcW w:w="656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補助年度</w:t>
            </w:r>
          </w:p>
        </w:tc>
        <w:tc>
          <w:tcPr>
            <w:tcW w:w="4344" w:type="pct"/>
            <w:shd w:val="clear" w:color="auto" w:fill="D9D9D9"/>
          </w:tcPr>
          <w:p w:rsidR="00C4758B" w:rsidRDefault="00C4758B" w:rsidP="00041466">
            <w:pPr>
              <w:jc w:val="center"/>
            </w:pPr>
            <w:r>
              <w:rPr>
                <w:rFonts w:hint="eastAsia"/>
              </w:rPr>
              <w:t>成果說明</w:t>
            </w:r>
          </w:p>
        </w:tc>
      </w:tr>
      <w:tr w:rsidR="00C4758B">
        <w:tc>
          <w:tcPr>
            <w:tcW w:w="656" w:type="pct"/>
          </w:tcPr>
          <w:p w:rsidR="00C4758B" w:rsidRDefault="00C4758B" w:rsidP="001F3F57">
            <w:r>
              <w:t>95</w:t>
            </w:r>
            <w:r>
              <w:rPr>
                <w:rFonts w:hint="eastAsia"/>
              </w:rPr>
              <w:t>年度</w:t>
            </w:r>
          </w:p>
        </w:tc>
        <w:tc>
          <w:tcPr>
            <w:tcW w:w="4344" w:type="pct"/>
          </w:tcPr>
          <w:p w:rsidR="00C4758B" w:rsidRPr="001A5F91" w:rsidRDefault="00C4758B" w:rsidP="001F3F57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.75pt;height:48pt">
                  <v:imagedata r:id="rId7" o:title=""/>
                </v:shape>
              </w:pict>
            </w:r>
            <w:r>
              <w:t xml:space="preserve">  </w:t>
            </w:r>
            <w:r>
              <w:pict>
                <v:shape id="_x0000_i1026" type="#_x0000_t75" style="width:63.75pt;height:48pt">
                  <v:imagedata r:id="rId8" o:title=""/>
                </v:shape>
              </w:pict>
            </w:r>
          </w:p>
        </w:tc>
      </w:tr>
      <w:tr w:rsidR="00C4758B">
        <w:trPr>
          <w:trHeight w:val="1365"/>
        </w:trPr>
        <w:tc>
          <w:tcPr>
            <w:tcW w:w="656" w:type="pct"/>
            <w:vMerge w:val="restart"/>
          </w:tcPr>
          <w:p w:rsidR="00C4758B" w:rsidRDefault="00C4758B" w:rsidP="001F3F57">
            <w:r>
              <w:t>96</w:t>
            </w:r>
            <w:r>
              <w:rPr>
                <w:rFonts w:hint="eastAsia"/>
              </w:rPr>
              <w:t>年度</w:t>
            </w:r>
          </w:p>
        </w:tc>
        <w:tc>
          <w:tcPr>
            <w:tcW w:w="4344" w:type="pct"/>
          </w:tcPr>
          <w:p w:rsidR="00C4758B" w:rsidRDefault="00C4758B" w:rsidP="001F3F57">
            <w:r>
              <w:rPr>
                <w:noProof/>
              </w:rPr>
              <w:pict>
                <v:shape id="_x0000_s1026" type="#_x0000_t75" style="position:absolute;margin-left:354.85pt;margin-top:6.4pt;width:71.6pt;height:53.7pt;z-index:-251658240;mso-position-horizontal-relative:text;mso-position-vertical-relative:text" wrapcoords="-455 -300 -455 21600 22055 21600 22055 -300 -455 -300" stroked="t" strokeweight="1pt">
                  <v:imagedata r:id="rId9" o:title="" blacklevel="5898f"/>
                  <w10:wrap type="tight"/>
                </v:shape>
              </w:pict>
            </w:r>
            <w:r>
              <w:pict>
                <v:shape id="_x0000_i1027" type="#_x0000_t75" style="width:63.75pt;height:48pt" o:bordertopcolor="black" o:borderleftcolor="black" o:borderbottomcolor="black" o:borderrightcolor="black" o:allowoverlap="f">
                  <v:imagedata r:id="rId10" o:title="" blacklevel="5898f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  <w:r>
              <w:t xml:space="preserve"> </w:t>
            </w:r>
            <w:r>
              <w:pict>
                <v:shape id="_x0000_i1028" type="#_x0000_t75" style="width:63.75pt;height:48pt" o:bordertopcolor="black" o:borderleftcolor="black" o:borderbottomcolor="black" o:borderrightcolor="black" o:allowoverlap="f">
                  <v:imagedata r:id="rId11" o:title="" blacklevel="5898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 </w:t>
            </w:r>
            <w:r>
              <w:pict>
                <v:shape id="_x0000_i1029" type="#_x0000_t75" style="width:63.75pt;height:48pt" o:bordertopcolor="black" o:borderleftcolor="black" o:borderbottomcolor="black" o:borderrightcolor="black" o:allowoverlap="f">
                  <v:imagedata r:id="rId12" o:title="" blacklevel="5898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 </w:t>
            </w:r>
            <w:r>
              <w:pict>
                <v:shape id="_x0000_i1030" type="#_x0000_t75" style="width:63.75pt;height:48pt" o:bordertopcolor="black" o:borderleftcolor="black" o:borderbottomcolor="black" o:borderrightcolor="black" o:allowoverlap="f">
                  <v:imagedata r:id="rId13" o:title="" blacklevel="7864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</w:p>
        </w:tc>
      </w:tr>
      <w:tr w:rsidR="00C4758B">
        <w:trPr>
          <w:trHeight w:val="1353"/>
        </w:trPr>
        <w:tc>
          <w:tcPr>
            <w:tcW w:w="656" w:type="pct"/>
            <w:vMerge/>
          </w:tcPr>
          <w:p w:rsidR="00C4758B" w:rsidRDefault="00C4758B" w:rsidP="001F3F57"/>
        </w:tc>
        <w:tc>
          <w:tcPr>
            <w:tcW w:w="4344" w:type="pct"/>
          </w:tcPr>
          <w:p w:rsidR="00C4758B" w:rsidRDefault="00C4758B" w:rsidP="001F3F57">
            <w:pPr>
              <w:rPr>
                <w:noProof/>
              </w:rPr>
            </w:pPr>
            <w:r>
              <w:pict>
                <v:shape id="_x0000_i1031" type="#_x0000_t75" style="width:63.75pt;height:48pt" o:bordertopcolor="black" o:borderleftcolor="black" o:borderbottomcolor="black" o:borderrightcolor="black" o:allowoverlap="f">
                  <v:imagedata r:id="rId14" o:title="" blacklevel="7864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2" type="#_x0000_t75" style="width:63.75pt;height:48pt" o:bordertopcolor="black" o:borderleftcolor="black" o:borderbottomcolor="black" o:borderrightcolor="black" o:allowoverlap="f">
                  <v:imagedata r:id="rId15" o:title="" blacklevel="5898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3" type="#_x0000_t75" style="width:63.75pt;height:48pt" o:bordertopcolor="black" o:borderleftcolor="black" o:borderbottomcolor="black" o:borderrightcolor="black" o:allowoverlap="f">
                  <v:imagedata r:id="rId16" o:title="" blacklevel="5898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4" type="#_x0000_t75" style="width:63.75pt;height:48pt" o:bordertopcolor="black" o:borderleftcolor="black" o:borderbottomcolor="black" o:borderrightcolor="black" o:allowoverlap="f">
                  <v:imagedata r:id="rId17" o:title="" blacklevel="5898f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5" type="#_x0000_t75" style="width:63.75pt;height:48pt" o:bordertopcolor="black" o:borderleftcolor="black" o:borderbottomcolor="black" o:borderrightcolor="black" o:allowoverlap="f">
                  <v:imagedata r:id="rId18" o:title="" blacklevel="5898f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  <w:r>
              <w:t xml:space="preserve">  </w:t>
            </w:r>
            <w:r w:rsidRPr="007C597F">
              <w:rPr>
                <w:sz w:val="32"/>
                <w:szCs w:val="32"/>
              </w:rPr>
              <w:t>….</w:t>
            </w:r>
          </w:p>
        </w:tc>
      </w:tr>
      <w:tr w:rsidR="00C4758B">
        <w:trPr>
          <w:trHeight w:val="1415"/>
        </w:trPr>
        <w:tc>
          <w:tcPr>
            <w:tcW w:w="656" w:type="pct"/>
            <w:vMerge w:val="restart"/>
          </w:tcPr>
          <w:p w:rsidR="00C4758B" w:rsidRDefault="00C4758B" w:rsidP="001F3F57">
            <w:r>
              <w:t>97</w:t>
            </w:r>
            <w:r>
              <w:rPr>
                <w:rFonts w:hint="eastAsia"/>
              </w:rPr>
              <w:t>年度</w:t>
            </w:r>
          </w:p>
        </w:tc>
        <w:tc>
          <w:tcPr>
            <w:tcW w:w="4344" w:type="pct"/>
          </w:tcPr>
          <w:p w:rsidR="00C4758B" w:rsidRDefault="00C4758B" w:rsidP="00472950">
            <w:r>
              <w:pict>
                <v:shape id="_x0000_i1036" type="#_x0000_t75" style="width:1in;height:54pt" o:bordertopcolor="black" o:borderleftcolor="black" o:borderbottomcolor="black" o:borderrightcolor="black" o:allowoverlap="f">
                  <v:imagedata r:id="rId19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7" type="#_x0000_t75" style="width:1in;height:54pt" o:bordertopcolor="black" o:borderleftcolor="black" o:borderbottomcolor="black" o:borderrightcolor="black" o:allowoverlap="f">
                  <v:imagedata r:id="rId20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8" type="#_x0000_t75" style="width:1in;height:54pt" o:bordertopcolor="black" o:borderleftcolor="black" o:borderbottomcolor="black" o:borderrightcolor="black" o:allowoverlap="f">
                  <v:imagedata r:id="rId21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39" type="#_x0000_t75" style="width:1in;height:54pt" o:bordertopcolor="black" o:borderleftcolor="black" o:borderbottomcolor="black" o:borderrightcolor="black" o:allowoverlap="f">
                  <v:imagedata r:id="rId22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0" type="#_x0000_t75" style="width:1in;height:54pt" o:bordertopcolor="black" o:borderleftcolor="black" o:borderbottomcolor="black" o:borderrightcolor="black" o:allowoverlap="f">
                  <v:imagedata r:id="rId23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 w:rsidRPr="007C597F">
              <w:rPr>
                <w:sz w:val="32"/>
                <w:szCs w:val="32"/>
              </w:rPr>
              <w:t xml:space="preserve">… </w:t>
            </w:r>
            <w:r>
              <w:t xml:space="preserve"> </w:t>
            </w:r>
          </w:p>
        </w:tc>
      </w:tr>
      <w:tr w:rsidR="00C4758B">
        <w:trPr>
          <w:trHeight w:val="1071"/>
        </w:trPr>
        <w:tc>
          <w:tcPr>
            <w:tcW w:w="656" w:type="pct"/>
            <w:vMerge/>
          </w:tcPr>
          <w:p w:rsidR="00C4758B" w:rsidRDefault="00C4758B" w:rsidP="001F3F57"/>
        </w:tc>
        <w:tc>
          <w:tcPr>
            <w:tcW w:w="4344" w:type="pct"/>
          </w:tcPr>
          <w:p w:rsidR="00C4758B" w:rsidRDefault="00C4758B" w:rsidP="00472950">
            <w:r>
              <w:pict>
                <v:shape id="_x0000_i1041" type="#_x0000_t75" style="width:1in;height:54pt" o:bordertopcolor="black" o:borderleftcolor="black" o:borderbottomcolor="black" o:borderrightcolor="black" o:allowoverlap="f">
                  <v:imagedata r:id="rId24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2" type="#_x0000_t75" style="width:1in;height:54pt" o:bordertopcolor="black" o:borderleftcolor="black" o:borderbottomcolor="black" o:borderrightcolor="black" o:allowoverlap="f">
                  <v:imagedata r:id="rId25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3" type="#_x0000_t75" style="width:1in;height:54pt" o:bordertopcolor="black" o:borderleftcolor="black" o:borderbottomcolor="black" o:borderrightcolor="black" o:allowoverlap="f">
                  <v:imagedata r:id="rId26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4" type="#_x0000_t75" style="width:1in;height:54pt" o:bordertopcolor="black" o:borderleftcolor="black" o:borderbottomcolor="black" o:borderrightcolor="black" o:allowoverlap="f">
                  <v:imagedata r:id="rId27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 </w:t>
            </w:r>
            <w:r>
              <w:pict>
                <v:shape id="_x0000_i1045" type="#_x0000_t75" style="width:1in;height:54pt" o:bordertopcolor="black" o:borderleftcolor="black" o:borderbottomcolor="black" o:borderrightcolor="black" o:allowoverlap="f">
                  <v:imagedata r:id="rId28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 </w:t>
            </w:r>
          </w:p>
        </w:tc>
      </w:tr>
      <w:tr w:rsidR="00C4758B">
        <w:tc>
          <w:tcPr>
            <w:tcW w:w="656" w:type="pct"/>
          </w:tcPr>
          <w:p w:rsidR="00C4758B" w:rsidRDefault="00C4758B" w:rsidP="001F3F57">
            <w:r>
              <w:t>98</w:t>
            </w:r>
            <w:r>
              <w:rPr>
                <w:rFonts w:hint="eastAsia"/>
              </w:rPr>
              <w:t>年度</w:t>
            </w:r>
          </w:p>
        </w:tc>
        <w:tc>
          <w:tcPr>
            <w:tcW w:w="4344" w:type="pct"/>
          </w:tcPr>
          <w:p w:rsidR="00C4758B" w:rsidRDefault="00C4758B" w:rsidP="001F3F57">
            <w:r>
              <w:pict>
                <v:shape id="_x0000_i1046" type="#_x0000_t75" style="width:72.75pt;height:59.25pt" o:bordertopcolor="black" o:borderleftcolor="black" o:borderbottomcolor="black" o:borderrightcolor="black" o:allowoverlap="f">
                  <v:imagedata r:id="rId29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7" type="#_x0000_t75" style="width:72.75pt;height:57pt" o:bordertopcolor="black" o:borderleftcolor="black" o:borderbottomcolor="black" o:borderrightcolor="black" o:allowoverlap="f">
                  <v:imagedata r:id="rId30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8" type="#_x0000_t75" style="width:78pt;height:57pt" o:bordertopcolor="black" o:borderleftcolor="black" o:borderbottomcolor="black" o:borderrightcolor="black" o:allowoverlap="f">
                  <v:imagedata r:id="rId31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</w:t>
            </w:r>
            <w:r>
              <w:pict>
                <v:shape id="_x0000_i1049" type="#_x0000_t75" style="width:76.5pt;height:57pt" o:bordertopcolor="black" o:borderleftcolor="black" o:borderbottomcolor="black" o:borderrightcolor="black" o:allowoverlap="f">
                  <v:imagedata r:id="rId32" o:title=""/>
                  <w10:bordertop type="single" width="8"/>
                  <w10:borderleft type="single" width="8"/>
                  <w10:borderbottom type="single" width="8"/>
                  <w10:borderright type="single" width="8"/>
                </v:shape>
              </w:pict>
            </w:r>
            <w:r>
              <w:t xml:space="preserve">  </w:t>
            </w:r>
          </w:p>
        </w:tc>
      </w:tr>
    </w:tbl>
    <w:p w:rsidR="00C4758B" w:rsidRDefault="00C4758B" w:rsidP="00F54058">
      <w:pPr>
        <w:rPr>
          <w:b/>
        </w:rPr>
      </w:pPr>
    </w:p>
    <w:p w:rsidR="00C4758B" w:rsidRPr="0000260B" w:rsidRDefault="00C4758B" w:rsidP="00F54058">
      <w:pPr>
        <w:rPr>
          <w:b/>
        </w:rPr>
      </w:pPr>
      <w:r w:rsidRPr="006F72B3">
        <w:rPr>
          <w:rFonts w:hint="eastAsia"/>
          <w:b/>
        </w:rPr>
        <w:t>三、</w:t>
      </w:r>
      <w:r w:rsidRPr="006F72B3">
        <w:rPr>
          <w:b/>
        </w:rPr>
        <w:t>99</w:t>
      </w:r>
      <w:r>
        <w:rPr>
          <w:rFonts w:hint="eastAsia"/>
          <w:b/>
        </w:rPr>
        <w:t>年度</w:t>
      </w:r>
      <w:r w:rsidRPr="006F72B3">
        <w:rPr>
          <w:rFonts w:hint="eastAsia"/>
          <w:b/>
        </w:rPr>
        <w:t>申請</w:t>
      </w:r>
      <w:r w:rsidRPr="000C5DAB">
        <w:rPr>
          <w:rFonts w:hint="eastAsia"/>
          <w:b/>
        </w:rPr>
        <w:t>「</w:t>
      </w:r>
      <w:r w:rsidRPr="000C5DAB">
        <w:rPr>
          <w:b/>
        </w:rPr>
        <w:t>99</w:t>
      </w:r>
      <w:r w:rsidRPr="000C5DAB">
        <w:rPr>
          <w:rFonts w:hint="eastAsia"/>
          <w:b/>
        </w:rPr>
        <w:t>年度平衡城鄉英語教育資源充實國民小學英語教學設備」</w:t>
      </w:r>
      <w:r w:rsidRPr="006F72B3">
        <w:rPr>
          <w:rFonts w:hint="eastAsia"/>
          <w:b/>
        </w:rPr>
        <w:t>學校資料</w:t>
      </w:r>
      <w:r>
        <w:rPr>
          <w:rFonts w:hint="eastAsia"/>
          <w:b/>
        </w:rPr>
        <w:t>順位表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7"/>
        <w:gridCol w:w="2972"/>
        <w:gridCol w:w="1530"/>
        <w:gridCol w:w="1619"/>
        <w:gridCol w:w="1492"/>
      </w:tblGrid>
      <w:tr w:rsidR="00C4758B">
        <w:trPr>
          <w:trHeight w:val="565"/>
        </w:trPr>
        <w:tc>
          <w:tcPr>
            <w:tcW w:w="5000" w:type="pct"/>
            <w:gridSpan w:val="5"/>
            <w:shd w:val="clear" w:color="auto" w:fill="D9D9D9"/>
          </w:tcPr>
          <w:p w:rsidR="00C4758B" w:rsidRDefault="00C4758B" w:rsidP="001F3F57"/>
          <w:p w:rsidR="00C4758B" w:rsidRPr="004644CF" w:rsidRDefault="00C4758B" w:rsidP="001F3F57">
            <w:pPr>
              <w:rPr>
                <w:color w:val="0000FF"/>
              </w:rPr>
            </w:pPr>
            <w:r w:rsidRPr="004644CF">
              <w:rPr>
                <w:rFonts w:hint="eastAsia"/>
                <w:color w:val="0000FF"/>
              </w:rPr>
              <w:t>申請學校：</w:t>
            </w:r>
            <w:r w:rsidRPr="004644CF">
              <w:rPr>
                <w:color w:val="0000FF"/>
                <w:u w:val="single"/>
              </w:rPr>
              <w:t xml:space="preserve">   </w:t>
            </w:r>
            <w:r>
              <w:rPr>
                <w:rFonts w:hint="eastAsia"/>
                <w:color w:val="0000FF"/>
                <w:u w:val="single"/>
              </w:rPr>
              <w:t>國福國民小學</w:t>
            </w:r>
            <w:r w:rsidRPr="004644CF">
              <w:rPr>
                <w:color w:val="0000FF"/>
                <w:u w:val="single"/>
              </w:rPr>
              <w:t xml:space="preserve">      </w:t>
            </w:r>
          </w:p>
        </w:tc>
      </w:tr>
      <w:tr w:rsidR="00C4758B">
        <w:tc>
          <w:tcPr>
            <w:tcW w:w="1347" w:type="pct"/>
            <w:shd w:val="clear" w:color="auto" w:fill="D9D9D9"/>
          </w:tcPr>
          <w:p w:rsidR="00C4758B" w:rsidRDefault="00C4758B" w:rsidP="00C4758B">
            <w:pPr>
              <w:ind w:firstLineChars="100" w:firstLine="31680"/>
            </w:pPr>
            <w:r>
              <w:rPr>
                <w:rFonts w:hint="eastAsia"/>
              </w:rPr>
              <w:t>學校名稱</w:t>
            </w:r>
          </w:p>
        </w:tc>
        <w:tc>
          <w:tcPr>
            <w:tcW w:w="1426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申請類別</w:t>
            </w:r>
          </w:p>
          <w:p w:rsidR="00C4758B" w:rsidRDefault="00C4758B" w:rsidP="001C7B89">
            <w:r>
              <w:rPr>
                <w:rFonts w:hint="eastAsia"/>
              </w:rPr>
              <w:t>【</w:t>
            </w:r>
            <w:r>
              <w:t>1.</w:t>
            </w:r>
            <w:r>
              <w:rPr>
                <w:rFonts w:hint="eastAsia"/>
              </w:rPr>
              <w:t>偏遠；</w:t>
            </w:r>
            <w:r>
              <w:t>2.</w:t>
            </w:r>
            <w:r>
              <w:rPr>
                <w:rFonts w:hint="eastAsia"/>
              </w:rPr>
              <w:t>一般；</w:t>
            </w:r>
            <w:r>
              <w:t>3.</w:t>
            </w:r>
            <w:r>
              <w:rPr>
                <w:rFonts w:hint="eastAsia"/>
              </w:rPr>
              <w:t>英語村；</w:t>
            </w:r>
            <w:r>
              <w:t xml:space="preserve"> </w:t>
            </w:r>
          </w:p>
          <w:p w:rsidR="00C4758B" w:rsidRPr="0000260B" w:rsidRDefault="00C4758B" w:rsidP="0000260B">
            <w:r>
              <w:t xml:space="preserve">  4.</w:t>
            </w:r>
            <w:r>
              <w:rPr>
                <w:rFonts w:hint="eastAsia"/>
              </w:rPr>
              <w:t>其他</w:t>
            </w:r>
            <w:r>
              <w:t>(</w:t>
            </w:r>
            <w:r>
              <w:rPr>
                <w:rFonts w:hint="eastAsia"/>
              </w:rPr>
              <w:t>請說明</w:t>
            </w:r>
            <w:r>
              <w:t>)</w:t>
            </w:r>
            <w:r>
              <w:rPr>
                <w:rFonts w:hint="eastAsia"/>
              </w:rPr>
              <w:t>】</w:t>
            </w:r>
          </w:p>
        </w:tc>
        <w:tc>
          <w:tcPr>
            <w:tcW w:w="734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學校規模</w:t>
            </w:r>
          </w:p>
          <w:p w:rsidR="00C4758B" w:rsidRPr="00D44E45" w:rsidRDefault="00C4758B" w:rsidP="001F3F57">
            <w:r>
              <w:t>(</w:t>
            </w:r>
            <w:r>
              <w:rPr>
                <w:rFonts w:hint="eastAsia"/>
              </w:rPr>
              <w:t>班級數</w:t>
            </w:r>
            <w:r>
              <w:t>)</w:t>
            </w:r>
          </w:p>
        </w:tc>
        <w:tc>
          <w:tcPr>
            <w:tcW w:w="777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學校英語圖書藏書數</w:t>
            </w:r>
          </w:p>
        </w:tc>
        <w:tc>
          <w:tcPr>
            <w:tcW w:w="716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備註</w:t>
            </w:r>
          </w:p>
        </w:tc>
      </w:tr>
      <w:tr w:rsidR="00C4758B">
        <w:trPr>
          <w:trHeight w:val="473"/>
        </w:trPr>
        <w:tc>
          <w:tcPr>
            <w:tcW w:w="1347" w:type="pct"/>
            <w:vAlign w:val="center"/>
          </w:tcPr>
          <w:p w:rsidR="00C4758B" w:rsidRDefault="00C4758B" w:rsidP="008843C0">
            <w:pPr>
              <w:widowControl/>
              <w:jc w:val="center"/>
            </w:pPr>
            <w:r>
              <w:rPr>
                <w:rFonts w:hint="eastAsia"/>
              </w:rPr>
              <w:t>國福國民小學</w:t>
            </w:r>
          </w:p>
        </w:tc>
        <w:tc>
          <w:tcPr>
            <w:tcW w:w="1426" w:type="pct"/>
            <w:vAlign w:val="center"/>
          </w:tcPr>
          <w:p w:rsidR="00C4758B" w:rsidRDefault="00C4758B" w:rsidP="008843C0">
            <w:pPr>
              <w:jc w:val="center"/>
            </w:pPr>
            <w:r>
              <w:t>2</w:t>
            </w:r>
            <w:r>
              <w:rPr>
                <w:rFonts w:hint="eastAsia"/>
              </w:rPr>
              <w:t>ㄧ般</w:t>
            </w:r>
          </w:p>
        </w:tc>
        <w:tc>
          <w:tcPr>
            <w:tcW w:w="734" w:type="pct"/>
            <w:vAlign w:val="center"/>
          </w:tcPr>
          <w:p w:rsidR="00C4758B" w:rsidRDefault="00C4758B" w:rsidP="008843C0">
            <w:pPr>
              <w:jc w:val="center"/>
            </w:pPr>
            <w:r>
              <w:t>6</w:t>
            </w:r>
            <w:r>
              <w:rPr>
                <w:rFonts w:hint="eastAsia"/>
              </w:rPr>
              <w:t>班</w:t>
            </w:r>
          </w:p>
        </w:tc>
        <w:tc>
          <w:tcPr>
            <w:tcW w:w="777" w:type="pct"/>
            <w:vAlign w:val="center"/>
          </w:tcPr>
          <w:p w:rsidR="00C4758B" w:rsidRDefault="00C4758B" w:rsidP="008843C0">
            <w:pPr>
              <w:jc w:val="center"/>
            </w:pPr>
            <w:r>
              <w:t>283</w:t>
            </w:r>
            <w:r>
              <w:rPr>
                <w:rFonts w:hint="eastAsia"/>
              </w:rPr>
              <w:t>本</w:t>
            </w:r>
          </w:p>
        </w:tc>
        <w:tc>
          <w:tcPr>
            <w:tcW w:w="716" w:type="pct"/>
            <w:vAlign w:val="center"/>
          </w:tcPr>
          <w:p w:rsidR="00C4758B" w:rsidRDefault="00C4758B" w:rsidP="008843C0">
            <w:pPr>
              <w:jc w:val="center"/>
            </w:pPr>
          </w:p>
        </w:tc>
      </w:tr>
    </w:tbl>
    <w:p w:rsidR="00C4758B" w:rsidRDefault="00C4758B" w:rsidP="00F54058">
      <w:pPr>
        <w:rPr>
          <w:shd w:val="pct15" w:color="auto" w:fill="FFFFFF"/>
        </w:rPr>
      </w:pPr>
    </w:p>
    <w:p w:rsidR="00C4758B" w:rsidRDefault="00C4758B" w:rsidP="00F54058">
      <w:pPr>
        <w:rPr>
          <w:shd w:val="pct15" w:color="auto" w:fill="FFFFFF"/>
        </w:rPr>
      </w:pPr>
    </w:p>
    <w:p w:rsidR="00C4758B" w:rsidRPr="00D01F62" w:rsidRDefault="00C4758B" w:rsidP="00F54058">
      <w:pPr>
        <w:rPr>
          <w:rFonts w:ascii="新細明體"/>
          <w:b/>
        </w:rPr>
      </w:pPr>
      <w:r w:rsidRPr="00D01F62">
        <w:rPr>
          <w:rFonts w:hint="eastAsia"/>
          <w:b/>
        </w:rPr>
        <w:t>四、</w:t>
      </w:r>
      <w:r w:rsidRPr="00D01F62">
        <w:rPr>
          <w:b/>
        </w:rPr>
        <w:t>99</w:t>
      </w:r>
      <w:r>
        <w:rPr>
          <w:rFonts w:hint="eastAsia"/>
          <w:b/>
        </w:rPr>
        <w:t>年度</w:t>
      </w:r>
      <w:r w:rsidRPr="00D01F62">
        <w:rPr>
          <w:rFonts w:hint="eastAsia"/>
          <w:b/>
        </w:rPr>
        <w:t>申請學校需求項目及原因</w:t>
      </w:r>
      <w:r w:rsidRPr="00D01F62">
        <w:rPr>
          <w:b/>
        </w:rPr>
        <w:t>(</w:t>
      </w:r>
      <w:r w:rsidRPr="00D01F62">
        <w:rPr>
          <w:rFonts w:hint="eastAsia"/>
          <w:b/>
        </w:rPr>
        <w:t>逐項填列</w:t>
      </w:r>
      <w:r w:rsidRPr="00D01F62">
        <w:rPr>
          <w:rFonts w:ascii="新細明體" w:hAnsi="新細明體"/>
          <w:b/>
        </w:rPr>
        <w:t>)</w:t>
      </w:r>
      <w:r w:rsidRPr="00B92D2B">
        <w:t xml:space="preserve"> </w:t>
      </w:r>
      <w:r>
        <w:t>(</w:t>
      </w:r>
      <w:r>
        <w:rPr>
          <w:rFonts w:hint="eastAsia"/>
        </w:rPr>
        <w:t>請自行增列表件使用</w:t>
      </w:r>
      <w: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719"/>
        <w:gridCol w:w="1801"/>
        <w:gridCol w:w="3059"/>
        <w:gridCol w:w="2342"/>
        <w:gridCol w:w="1671"/>
      </w:tblGrid>
      <w:tr w:rsidR="00C4758B">
        <w:tc>
          <w:tcPr>
            <w:tcW w:w="5000" w:type="pct"/>
            <w:gridSpan w:val="6"/>
            <w:shd w:val="clear" w:color="auto" w:fill="FFFFFF"/>
          </w:tcPr>
          <w:p w:rsidR="00C4758B" w:rsidRPr="00F54058" w:rsidRDefault="00C4758B" w:rsidP="001F3F57"/>
          <w:p w:rsidR="00C4758B" w:rsidRPr="004644CF" w:rsidRDefault="00C4758B" w:rsidP="005A157E">
            <w:pPr>
              <w:rPr>
                <w:color w:val="0000FF"/>
                <w:u w:val="single"/>
              </w:rPr>
            </w:pPr>
            <w:r w:rsidRPr="004644CF">
              <w:rPr>
                <w:rFonts w:hint="eastAsia"/>
                <w:color w:val="0000FF"/>
              </w:rPr>
              <w:t>申請學校：</w:t>
            </w:r>
            <w:r w:rsidRPr="004644CF">
              <w:rPr>
                <w:color w:val="0000FF"/>
                <w:u w:val="single"/>
              </w:rPr>
              <w:t xml:space="preserve">   </w:t>
            </w:r>
            <w:r>
              <w:rPr>
                <w:rFonts w:hint="eastAsia"/>
                <w:color w:val="0000FF"/>
                <w:u w:val="single"/>
              </w:rPr>
              <w:t>國福國民小學</w:t>
            </w:r>
            <w:r w:rsidRPr="004644CF">
              <w:rPr>
                <w:color w:val="0000FF"/>
                <w:u w:val="single"/>
              </w:rPr>
              <w:t xml:space="preserve">      </w:t>
            </w:r>
          </w:p>
        </w:tc>
      </w:tr>
      <w:tr w:rsidR="00C4758B">
        <w:tc>
          <w:tcPr>
            <w:tcW w:w="397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編號</w:t>
            </w:r>
          </w:p>
        </w:tc>
        <w:tc>
          <w:tcPr>
            <w:tcW w:w="345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學校</w:t>
            </w:r>
          </w:p>
        </w:tc>
        <w:tc>
          <w:tcPr>
            <w:tcW w:w="864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需求項目名稱</w:t>
            </w:r>
          </w:p>
        </w:tc>
        <w:tc>
          <w:tcPr>
            <w:tcW w:w="1468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需求原因</w:t>
            </w:r>
          </w:p>
        </w:tc>
        <w:tc>
          <w:tcPr>
            <w:tcW w:w="1124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之前是否曾受補助，</w:t>
            </w:r>
          </w:p>
          <w:p w:rsidR="00C4758B" w:rsidRDefault="00C4758B" w:rsidP="001F3F57">
            <w:r>
              <w:rPr>
                <w:rFonts w:hint="eastAsia"/>
              </w:rPr>
              <w:t>補助年度、金額</w:t>
            </w:r>
          </w:p>
        </w:tc>
        <w:tc>
          <w:tcPr>
            <w:tcW w:w="802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預期效應</w:t>
            </w:r>
          </w:p>
        </w:tc>
      </w:tr>
      <w:tr w:rsidR="00C4758B">
        <w:tc>
          <w:tcPr>
            <w:tcW w:w="397" w:type="pct"/>
          </w:tcPr>
          <w:p w:rsidR="00C4758B" w:rsidRDefault="00C4758B" w:rsidP="001F3F57">
            <w:r>
              <w:t>1</w:t>
            </w:r>
          </w:p>
        </w:tc>
        <w:tc>
          <w:tcPr>
            <w:tcW w:w="345" w:type="pct"/>
          </w:tcPr>
          <w:p w:rsidR="00C4758B" w:rsidRDefault="00C4758B" w:rsidP="001F3F57">
            <w:r>
              <w:rPr>
                <w:rFonts w:hint="eastAsia"/>
              </w:rPr>
              <w:t>國福國小</w:t>
            </w:r>
          </w:p>
        </w:tc>
        <w:tc>
          <w:tcPr>
            <w:tcW w:w="864" w:type="pct"/>
          </w:tcPr>
          <w:p w:rsidR="00C4758B" w:rsidRPr="002A6624" w:rsidRDefault="00C4758B" w:rsidP="001F3F57">
            <w:r w:rsidRPr="002A6624">
              <w:rPr>
                <w:rFonts w:ascii="新細明體" w:hAnsi="新細明體" w:cs="新細明體" w:hint="eastAsia"/>
              </w:rPr>
              <w:t>汪培珽的英文私房書單</w:t>
            </w:r>
            <w:r>
              <w:rPr>
                <w:rFonts w:ascii="新細明體" w:hAnsi="新細明體" w:cs="新細明體" w:hint="eastAsia"/>
              </w:rPr>
              <w:t>系列</w:t>
            </w:r>
          </w:p>
        </w:tc>
        <w:tc>
          <w:tcPr>
            <w:tcW w:w="1468" w:type="pct"/>
          </w:tcPr>
          <w:p w:rsidR="00C4758B" w:rsidRDefault="00C4758B" w:rsidP="001F3F57">
            <w:r>
              <w:rPr>
                <w:rFonts w:hint="eastAsia"/>
              </w:rPr>
              <w:t>學校雖地處於花蓮市但為邊緣，家庭極少能提供良好的英語學習環境，需補充英語教學輔助教材</w:t>
            </w:r>
          </w:p>
        </w:tc>
        <w:tc>
          <w:tcPr>
            <w:tcW w:w="1124" w:type="pct"/>
          </w:tcPr>
          <w:p w:rsidR="00C4758B" w:rsidRDefault="00C4758B" w:rsidP="009F058D">
            <w:r>
              <w:rPr>
                <w:rFonts w:hint="eastAsia"/>
              </w:rPr>
              <w:t>是</w:t>
            </w:r>
          </w:p>
          <w:p w:rsidR="00C4758B" w:rsidRDefault="00C4758B" w:rsidP="009F058D">
            <w:r>
              <w:t>95</w:t>
            </w:r>
            <w:r>
              <w:rPr>
                <w:rFonts w:hint="eastAsia"/>
              </w:rPr>
              <w:t>年度</w:t>
            </w:r>
            <w:r>
              <w:t>- 5,000</w:t>
            </w:r>
          </w:p>
          <w:p w:rsidR="00C4758B" w:rsidRDefault="00C4758B" w:rsidP="009F058D">
            <w:r>
              <w:t>96</w:t>
            </w:r>
            <w:r>
              <w:rPr>
                <w:rFonts w:hint="eastAsia"/>
              </w:rPr>
              <w:t>年度</w:t>
            </w:r>
            <w:r>
              <w:t>-20,000</w:t>
            </w:r>
          </w:p>
          <w:p w:rsidR="00C4758B" w:rsidRDefault="00C4758B" w:rsidP="009F058D">
            <w:r>
              <w:t>97</w:t>
            </w:r>
            <w:r>
              <w:rPr>
                <w:rFonts w:hint="eastAsia"/>
              </w:rPr>
              <w:t>年度</w:t>
            </w:r>
            <w:r>
              <w:t>-20,000</w:t>
            </w:r>
          </w:p>
          <w:p w:rsidR="00C4758B" w:rsidRDefault="00C4758B" w:rsidP="009F058D">
            <w:r>
              <w:t>98</w:t>
            </w:r>
            <w:r>
              <w:rPr>
                <w:rFonts w:hint="eastAsia"/>
              </w:rPr>
              <w:t>年度</w:t>
            </w:r>
            <w:r>
              <w:t>-20,000</w:t>
            </w:r>
          </w:p>
        </w:tc>
        <w:tc>
          <w:tcPr>
            <w:tcW w:w="802" w:type="pct"/>
          </w:tcPr>
          <w:p w:rsidR="00C4758B" w:rsidRDefault="00C4758B" w:rsidP="001F3F57">
            <w:r>
              <w:rPr>
                <w:rFonts w:hint="eastAsia"/>
              </w:rPr>
              <w:t>．提升學生自行檢索英語之能力</w:t>
            </w:r>
          </w:p>
          <w:p w:rsidR="00C4758B" w:rsidRDefault="00C4758B" w:rsidP="001F3F57">
            <w:r>
              <w:rPr>
                <w:rFonts w:hint="eastAsia"/>
              </w:rPr>
              <w:t>．英語教師教學多元化</w:t>
            </w:r>
          </w:p>
        </w:tc>
      </w:tr>
    </w:tbl>
    <w:p w:rsidR="00C4758B" w:rsidRDefault="00C4758B" w:rsidP="00F54058">
      <w:pPr>
        <w:rPr>
          <w:b/>
        </w:rPr>
      </w:pPr>
    </w:p>
    <w:p w:rsidR="00C4758B" w:rsidRPr="00D01F62" w:rsidRDefault="00C4758B" w:rsidP="00F54058">
      <w:pPr>
        <w:rPr>
          <w:b/>
        </w:rPr>
      </w:pPr>
      <w:r w:rsidRPr="00D01F62">
        <w:rPr>
          <w:rFonts w:hint="eastAsia"/>
          <w:b/>
        </w:rPr>
        <w:t>五、需求概算表</w:t>
      </w:r>
      <w:r w:rsidRPr="00D01F62">
        <w:rPr>
          <w:b/>
        </w:rPr>
        <w:t>(</w:t>
      </w:r>
      <w:r w:rsidRPr="00D01F62">
        <w:rPr>
          <w:rFonts w:hint="eastAsia"/>
          <w:b/>
        </w:rPr>
        <w:t>逐項填列</w:t>
      </w:r>
      <w:r w:rsidRPr="00D01F62">
        <w:rPr>
          <w:rFonts w:ascii="新細明體" w:hAnsi="新細明體"/>
          <w:b/>
        </w:rPr>
        <w:t>)</w:t>
      </w:r>
      <w:r w:rsidRPr="00B92D2B">
        <w:t xml:space="preserve"> </w:t>
      </w:r>
      <w:r>
        <w:t>(</w:t>
      </w:r>
      <w:r>
        <w:rPr>
          <w:rFonts w:hint="eastAsia"/>
        </w:rPr>
        <w:t>請自行增列表件使用</w:t>
      </w:r>
      <w:r>
        <w:t>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2"/>
        <w:gridCol w:w="1500"/>
        <w:gridCol w:w="2923"/>
        <w:gridCol w:w="671"/>
        <w:gridCol w:w="825"/>
        <w:gridCol w:w="990"/>
        <w:gridCol w:w="876"/>
        <w:gridCol w:w="1713"/>
      </w:tblGrid>
      <w:tr w:rsidR="00C4758B">
        <w:trPr>
          <w:trHeight w:val="730"/>
          <w:jc w:val="center"/>
        </w:trPr>
        <w:tc>
          <w:tcPr>
            <w:tcW w:w="5000" w:type="pct"/>
            <w:gridSpan w:val="8"/>
            <w:shd w:val="clear" w:color="auto" w:fill="FFFFFF"/>
          </w:tcPr>
          <w:p w:rsidR="00C4758B" w:rsidRPr="00F54058" w:rsidRDefault="00C4758B" w:rsidP="00B07685"/>
          <w:p w:rsidR="00C4758B" w:rsidRPr="004644CF" w:rsidRDefault="00C4758B" w:rsidP="00B07685">
            <w:pPr>
              <w:rPr>
                <w:color w:val="0000FF"/>
              </w:rPr>
            </w:pPr>
            <w:r w:rsidRPr="004644CF">
              <w:rPr>
                <w:rFonts w:hint="eastAsia"/>
                <w:color w:val="0000FF"/>
              </w:rPr>
              <w:t>申請學校：</w:t>
            </w:r>
            <w:r>
              <w:rPr>
                <w:rFonts w:hint="eastAsia"/>
                <w:color w:val="0000FF"/>
                <w:u w:val="single"/>
              </w:rPr>
              <w:t>國福國民小學</w:t>
            </w:r>
          </w:p>
        </w:tc>
      </w:tr>
      <w:tr w:rsidR="00C4758B">
        <w:trPr>
          <w:jc w:val="center"/>
        </w:trPr>
        <w:tc>
          <w:tcPr>
            <w:tcW w:w="454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編號</w:t>
            </w:r>
          </w:p>
        </w:tc>
        <w:tc>
          <w:tcPr>
            <w:tcW w:w="731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學校</w:t>
            </w:r>
          </w:p>
        </w:tc>
        <w:tc>
          <w:tcPr>
            <w:tcW w:w="1340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項目名稱</w:t>
            </w:r>
          </w:p>
        </w:tc>
        <w:tc>
          <w:tcPr>
            <w:tcW w:w="333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數量</w:t>
            </w:r>
          </w:p>
        </w:tc>
        <w:tc>
          <w:tcPr>
            <w:tcW w:w="407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單位</w:t>
            </w:r>
          </w:p>
        </w:tc>
        <w:tc>
          <w:tcPr>
            <w:tcW w:w="486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單價</w:t>
            </w:r>
          </w:p>
        </w:tc>
        <w:tc>
          <w:tcPr>
            <w:tcW w:w="416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金額</w:t>
            </w:r>
          </w:p>
        </w:tc>
        <w:tc>
          <w:tcPr>
            <w:tcW w:w="833" w:type="pct"/>
            <w:shd w:val="clear" w:color="auto" w:fill="D9D9D9"/>
          </w:tcPr>
          <w:p w:rsidR="00C4758B" w:rsidRDefault="00C4758B" w:rsidP="001F3F57">
            <w:r>
              <w:rPr>
                <w:rFonts w:hint="eastAsia"/>
              </w:rPr>
              <w:t>規格或型號</w:t>
            </w: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 w:val="restart"/>
          </w:tcPr>
          <w:p w:rsidR="00C4758B" w:rsidRDefault="00C4758B" w:rsidP="001F3F57">
            <w:r>
              <w:t>1</w:t>
            </w:r>
          </w:p>
        </w:tc>
        <w:tc>
          <w:tcPr>
            <w:tcW w:w="731" w:type="pct"/>
            <w:vMerge w:val="restart"/>
          </w:tcPr>
          <w:p w:rsidR="00C4758B" w:rsidRPr="002A6624" w:rsidRDefault="00C4758B" w:rsidP="009F058D">
            <w:r>
              <w:rPr>
                <w:rFonts w:hint="eastAsia"/>
              </w:rPr>
              <w:t>國福國小</w:t>
            </w:r>
          </w:p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ascii="新細明體" w:hAnsi="新細明體" w:cs="新細明體" w:hint="eastAsia"/>
              </w:rPr>
              <w:t>汪培珽的英文私房書單第一階段</w:t>
            </w:r>
            <w:r w:rsidRPr="002A6624">
              <w:t>(I Can Read</w:t>
            </w:r>
            <w:r w:rsidRPr="002A6624">
              <w:rPr>
                <w:rFonts w:hint="eastAsia"/>
              </w:rPr>
              <w:t>系列</w:t>
            </w:r>
            <w:r w:rsidRPr="002A6624">
              <w:t>&amp;All Aboard</w:t>
            </w:r>
            <w:r w:rsidRPr="002A6624">
              <w:rPr>
                <w:rFonts w:hint="eastAsia"/>
              </w:rPr>
              <w:t>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21</w:t>
            </w:r>
            <w:r w:rsidRPr="002A6624">
              <w:rPr>
                <w:rFonts w:hint="eastAsia"/>
              </w:rPr>
              <w:t>本書‧</w:t>
            </w:r>
            <w:r w:rsidRPr="002A6624">
              <w:t>4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3,132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3,132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汪培珽的英文私房書單第二階段</w:t>
            </w:r>
            <w:r w:rsidRPr="002A6624">
              <w:t>(I Can Read</w:t>
            </w:r>
            <w:r w:rsidRPr="002A6624">
              <w:rPr>
                <w:rFonts w:hint="eastAsia"/>
              </w:rPr>
              <w:t>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14</w:t>
            </w:r>
            <w:r w:rsidRPr="002A6624">
              <w:rPr>
                <w:rFonts w:hint="eastAsia"/>
              </w:rPr>
              <w:t>本書‧</w:t>
            </w:r>
            <w:r w:rsidRPr="002A6624">
              <w:t>4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2,529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2,529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汪培珽的英文私房書單第三階段</w:t>
            </w:r>
            <w:r w:rsidRPr="002A6624">
              <w:t>(I Can Read</w:t>
            </w:r>
            <w:r w:rsidRPr="002A6624">
              <w:rPr>
                <w:rFonts w:hint="eastAsia"/>
              </w:rPr>
              <w:t>系列，</w:t>
            </w:r>
            <w:r w:rsidRPr="002A6624">
              <w:t>Easy-to-Read</w:t>
            </w:r>
            <w:r w:rsidRPr="002A6624">
              <w:rPr>
                <w:rFonts w:hint="eastAsia"/>
              </w:rPr>
              <w:t>系列＆</w:t>
            </w:r>
            <w:r w:rsidRPr="002A6624">
              <w:t>Franklin</w:t>
            </w:r>
            <w:r w:rsidRPr="002A6624">
              <w:rPr>
                <w:rFonts w:hint="eastAsia"/>
              </w:rPr>
              <w:t>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45</w:t>
            </w:r>
            <w:r w:rsidRPr="002A6624">
              <w:rPr>
                <w:rFonts w:hint="eastAsia"/>
              </w:rPr>
              <w:t>本書‧</w:t>
            </w:r>
            <w:r w:rsidRPr="002A6624">
              <w:t>9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7,524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7,524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汪培珽的英文私房書單第四階段</w:t>
            </w:r>
            <w:r w:rsidRPr="002A6624">
              <w:t>(I Can Read</w:t>
            </w:r>
            <w:r w:rsidRPr="002A6624">
              <w:rPr>
                <w:rFonts w:hint="eastAsia"/>
              </w:rPr>
              <w:t>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31</w:t>
            </w:r>
            <w:r w:rsidRPr="002A6624">
              <w:rPr>
                <w:rFonts w:hint="eastAsia"/>
              </w:rPr>
              <w:t>本書‧</w:t>
            </w:r>
            <w:r w:rsidRPr="002A6624">
              <w:t>2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3,746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3,746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汪培珽的英文私房書單第五階段</w:t>
            </w:r>
            <w:r w:rsidRPr="002A6624">
              <w:t>(</w:t>
            </w:r>
            <w:r w:rsidRPr="002A6624">
              <w:rPr>
                <w:rFonts w:hint="eastAsia"/>
              </w:rPr>
              <w:t>名家繪本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6</w:t>
            </w:r>
            <w:r w:rsidRPr="002A6624">
              <w:rPr>
                <w:rFonts w:hint="eastAsia"/>
              </w:rPr>
              <w:t>本書‧</w:t>
            </w:r>
            <w:r w:rsidRPr="002A6624">
              <w:t>1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1,440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1,440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汪培珽的英文私房書單童書迷系列</w:t>
            </w:r>
            <w:r w:rsidRPr="002A6624">
              <w:t>(Nate the Great</w:t>
            </w:r>
            <w:r w:rsidRPr="002A6624">
              <w:rPr>
                <w:rFonts w:hint="eastAsia"/>
              </w:rPr>
              <w:t>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31</w:t>
            </w:r>
            <w:r w:rsidRPr="002A6624">
              <w:rPr>
                <w:rFonts w:hint="eastAsia"/>
              </w:rPr>
              <w:t>本書‧</w:t>
            </w:r>
            <w:r w:rsidRPr="002A6624">
              <w:t>2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2,728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2,728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Default="00C4758B" w:rsidP="009F058D">
            <w:r w:rsidRPr="002A6624">
              <w:rPr>
                <w:rFonts w:hint="eastAsia"/>
              </w:rPr>
              <w:t>汪培珽的英文私房書單章節系列</w:t>
            </w:r>
            <w:r w:rsidRPr="002A6624">
              <w:t>(</w:t>
            </w:r>
            <w:r w:rsidRPr="002A6624">
              <w:rPr>
                <w:rFonts w:hint="eastAsia"/>
              </w:rPr>
              <w:t>神奇樹屋系列</w:t>
            </w:r>
            <w:r w:rsidRPr="002A6624">
              <w:t>)</w:t>
            </w:r>
            <w:r w:rsidRPr="002A6624">
              <w:rPr>
                <w:rFonts w:hint="eastAsia"/>
              </w:rPr>
              <w:t>：</w:t>
            </w:r>
            <w:r w:rsidRPr="002A6624">
              <w:t xml:space="preserve"> 42</w:t>
            </w:r>
            <w:r w:rsidRPr="002A6624">
              <w:rPr>
                <w:rFonts w:hint="eastAsia"/>
              </w:rPr>
              <w:t>本書‧</w:t>
            </w:r>
            <w:r w:rsidRPr="002A6624">
              <w:t>25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13,364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13,364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  <w:vMerge/>
          </w:tcPr>
          <w:p w:rsidR="00C4758B" w:rsidRDefault="00C4758B" w:rsidP="001F3F57"/>
        </w:tc>
        <w:tc>
          <w:tcPr>
            <w:tcW w:w="731" w:type="pct"/>
            <w:vMerge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2A6624" w:rsidRDefault="00C4758B" w:rsidP="009F058D">
            <w:r w:rsidRPr="002A6624">
              <w:rPr>
                <w:rFonts w:hint="eastAsia"/>
              </w:rPr>
              <w:t>汪培珽的英文私房書單查理和蘿拉系列：</w:t>
            </w:r>
            <w:r w:rsidRPr="002A6624">
              <w:t xml:space="preserve"> 13</w:t>
            </w:r>
            <w:r w:rsidRPr="002A6624">
              <w:rPr>
                <w:rFonts w:hint="eastAsia"/>
              </w:rPr>
              <w:t>本書‧</w:t>
            </w:r>
            <w:r w:rsidRPr="002A6624">
              <w:t>3</w:t>
            </w:r>
            <w:r w:rsidRPr="002A6624">
              <w:rPr>
                <w:rFonts w:hint="eastAsia"/>
              </w:rPr>
              <w:t>片</w:t>
            </w:r>
            <w:r w:rsidRPr="002A6624">
              <w:t>CD</w:t>
            </w:r>
          </w:p>
        </w:tc>
        <w:tc>
          <w:tcPr>
            <w:tcW w:w="333" w:type="pct"/>
          </w:tcPr>
          <w:p w:rsidR="00C4758B" w:rsidRDefault="00C4758B" w:rsidP="009F058D">
            <w:r>
              <w:t>13</w:t>
            </w:r>
          </w:p>
        </w:tc>
        <w:tc>
          <w:tcPr>
            <w:tcW w:w="407" w:type="pct"/>
          </w:tcPr>
          <w:p w:rsidR="00C4758B" w:rsidRPr="002A6624" w:rsidRDefault="00C4758B" w:rsidP="009F058D">
            <w:r>
              <w:rPr>
                <w:rFonts w:hint="eastAsia"/>
              </w:rPr>
              <w:t>本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2,988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2,988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454" w:type="pct"/>
          </w:tcPr>
          <w:p w:rsidR="00C4758B" w:rsidRDefault="00C4758B" w:rsidP="001F3F57"/>
        </w:tc>
        <w:tc>
          <w:tcPr>
            <w:tcW w:w="731" w:type="pct"/>
          </w:tcPr>
          <w:p w:rsidR="00C4758B" w:rsidRPr="002A6624" w:rsidRDefault="00C4758B" w:rsidP="009F058D"/>
        </w:tc>
        <w:tc>
          <w:tcPr>
            <w:tcW w:w="1340" w:type="pct"/>
          </w:tcPr>
          <w:p w:rsidR="00C4758B" w:rsidRPr="008F1025" w:rsidRDefault="00C4758B" w:rsidP="009F058D">
            <w:r w:rsidRPr="008F1025">
              <w:t>The Big Book of Alphatales (Scholastic) .0-439-52224-2</w:t>
            </w:r>
          </w:p>
        </w:tc>
        <w:tc>
          <w:tcPr>
            <w:tcW w:w="333" w:type="pct"/>
          </w:tcPr>
          <w:p w:rsidR="00C4758B" w:rsidRDefault="00C4758B" w:rsidP="009F058D">
            <w:r>
              <w:t>1</w:t>
            </w:r>
          </w:p>
        </w:tc>
        <w:tc>
          <w:tcPr>
            <w:tcW w:w="407" w:type="pct"/>
          </w:tcPr>
          <w:p w:rsidR="00C4758B" w:rsidRDefault="00C4758B" w:rsidP="009F058D">
            <w:r>
              <w:rPr>
                <w:rFonts w:hint="eastAsia"/>
              </w:rPr>
              <w:t>套</w:t>
            </w:r>
          </w:p>
        </w:tc>
        <w:tc>
          <w:tcPr>
            <w:tcW w:w="486" w:type="pct"/>
          </w:tcPr>
          <w:p w:rsidR="00C4758B" w:rsidRDefault="00C4758B" w:rsidP="008F1025">
            <w:pPr>
              <w:jc w:val="right"/>
            </w:pPr>
            <w:r>
              <w:t>788</w:t>
            </w:r>
          </w:p>
        </w:tc>
        <w:tc>
          <w:tcPr>
            <w:tcW w:w="416" w:type="pct"/>
          </w:tcPr>
          <w:p w:rsidR="00C4758B" w:rsidRDefault="00C4758B" w:rsidP="008F1025">
            <w:pPr>
              <w:jc w:val="right"/>
            </w:pPr>
            <w:r>
              <w:t>788</w:t>
            </w:r>
          </w:p>
        </w:tc>
        <w:tc>
          <w:tcPr>
            <w:tcW w:w="833" w:type="pct"/>
          </w:tcPr>
          <w:p w:rsidR="00C4758B" w:rsidRDefault="00C4758B" w:rsidP="008F1025">
            <w:pPr>
              <w:jc w:val="right"/>
            </w:pPr>
          </w:p>
        </w:tc>
      </w:tr>
      <w:tr w:rsidR="00C4758B">
        <w:trPr>
          <w:trHeight w:val="730"/>
          <w:jc w:val="center"/>
        </w:trPr>
        <w:tc>
          <w:tcPr>
            <w:tcW w:w="3265" w:type="pct"/>
            <w:gridSpan w:val="5"/>
            <w:shd w:val="clear" w:color="auto" w:fill="DAEEF3"/>
            <w:vAlign w:val="center"/>
          </w:tcPr>
          <w:p w:rsidR="00C4758B" w:rsidRDefault="00C4758B" w:rsidP="00041466">
            <w:pPr>
              <w:jc w:val="center"/>
            </w:pPr>
            <w:r>
              <w:rPr>
                <w:rFonts w:hint="eastAsia"/>
              </w:rPr>
              <w:t>合計</w:t>
            </w:r>
          </w:p>
        </w:tc>
        <w:tc>
          <w:tcPr>
            <w:tcW w:w="1735" w:type="pct"/>
            <w:gridSpan w:val="3"/>
            <w:shd w:val="clear" w:color="auto" w:fill="DAEEF3"/>
            <w:vAlign w:val="center"/>
          </w:tcPr>
          <w:p w:rsidR="00C4758B" w:rsidRDefault="00C4758B" w:rsidP="001F3F57"/>
          <w:p w:rsidR="00C4758B" w:rsidRPr="000C020B" w:rsidRDefault="00C4758B" w:rsidP="00463690">
            <w:r w:rsidRPr="00463690">
              <w:rPr>
                <w:rFonts w:hint="eastAsia"/>
              </w:rPr>
              <w:t>共</w:t>
            </w:r>
            <w:r w:rsidRPr="00041466">
              <w:rPr>
                <w:u w:val="single"/>
              </w:rPr>
              <w:t xml:space="preserve">   </w:t>
            </w:r>
            <w:r>
              <w:rPr>
                <w:u w:val="single"/>
              </w:rPr>
              <w:t>38,239</w:t>
            </w:r>
            <w:r w:rsidRPr="00041466">
              <w:rPr>
                <w:u w:val="single"/>
              </w:rPr>
              <w:t xml:space="preserve">     </w:t>
            </w:r>
            <w:r w:rsidRPr="000C020B">
              <w:rPr>
                <w:rFonts w:hint="eastAsia"/>
              </w:rPr>
              <w:t>元</w:t>
            </w:r>
          </w:p>
        </w:tc>
      </w:tr>
    </w:tbl>
    <w:p w:rsidR="00C4758B" w:rsidRPr="00D01F62" w:rsidRDefault="00C4758B" w:rsidP="00D01F62">
      <w:pPr>
        <w:rPr>
          <w:shd w:val="pct15" w:color="auto" w:fill="FFFFFF"/>
        </w:rPr>
      </w:pPr>
    </w:p>
    <w:p w:rsidR="00C4758B" w:rsidRDefault="00C4758B" w:rsidP="00ED3C4A">
      <w:pPr>
        <w:spacing w:line="520" w:lineRule="exact"/>
        <w:rPr>
          <w:rFonts w:ascii="新細明體"/>
          <w:color w:val="0000FF"/>
          <w:sz w:val="28"/>
          <w:szCs w:val="28"/>
        </w:rPr>
      </w:pPr>
      <w:r w:rsidRPr="004644CF">
        <w:rPr>
          <w:rFonts w:ascii="新細明體" w:hAnsi="新細明體" w:hint="eastAsia"/>
          <w:color w:val="0000FF"/>
          <w:sz w:val="28"/>
          <w:szCs w:val="28"/>
        </w:rPr>
        <w:t>承辦人：</w:t>
      </w:r>
      <w:r w:rsidRPr="004644CF">
        <w:rPr>
          <w:rFonts w:ascii="新細明體" w:hAnsi="新細明體"/>
          <w:color w:val="0000FF"/>
          <w:sz w:val="28"/>
          <w:szCs w:val="28"/>
        </w:rPr>
        <w:t>___</w:t>
      </w:r>
      <w:r w:rsidRPr="004644CF">
        <w:rPr>
          <w:rFonts w:ascii="新細明體" w:hAnsi="新細明體"/>
          <w:color w:val="0000FF"/>
          <w:sz w:val="28"/>
          <w:szCs w:val="28"/>
          <w:u w:val="single"/>
        </w:rPr>
        <w:t xml:space="preserve">   </w:t>
      </w:r>
      <w:r w:rsidRPr="004644CF">
        <w:rPr>
          <w:rFonts w:ascii="新細明體" w:hAnsi="新細明體"/>
          <w:color w:val="0000FF"/>
          <w:sz w:val="28"/>
          <w:szCs w:val="28"/>
        </w:rPr>
        <w:t xml:space="preserve">____________      </w:t>
      </w:r>
      <w:r w:rsidRPr="004644CF">
        <w:rPr>
          <w:rFonts w:ascii="新細明體" w:hAnsi="新細明體" w:hint="eastAsia"/>
          <w:color w:val="0000FF"/>
          <w:sz w:val="28"/>
          <w:szCs w:val="28"/>
        </w:rPr>
        <w:t>聯絡電話：</w:t>
      </w:r>
      <w:r w:rsidRPr="004644CF">
        <w:rPr>
          <w:rFonts w:ascii="新細明體" w:hAnsi="新細明體"/>
          <w:color w:val="0000FF"/>
          <w:sz w:val="28"/>
          <w:szCs w:val="28"/>
        </w:rPr>
        <w:t>_</w:t>
      </w:r>
      <w:r w:rsidRPr="007F5F44">
        <w:rPr>
          <w:rFonts w:ascii="新細明體" w:hAnsi="新細明體"/>
          <w:color w:val="0000FF"/>
          <w:sz w:val="28"/>
          <w:szCs w:val="28"/>
          <w:u w:val="single"/>
        </w:rPr>
        <w:t>03-8561395</w:t>
      </w:r>
      <w:r w:rsidRPr="004644CF">
        <w:rPr>
          <w:rFonts w:ascii="新細明體" w:hAnsi="新細明體"/>
          <w:color w:val="0000FF"/>
          <w:sz w:val="28"/>
          <w:szCs w:val="28"/>
        </w:rPr>
        <w:t xml:space="preserve">_   </w:t>
      </w:r>
    </w:p>
    <w:p w:rsidR="00C4758B" w:rsidRPr="00ED3C4A" w:rsidRDefault="00C4758B" w:rsidP="00ED3C4A">
      <w:pPr>
        <w:spacing w:line="520" w:lineRule="exact"/>
        <w:rPr>
          <w:rFonts w:ascii="新細明體"/>
          <w:color w:val="0000FF"/>
          <w:sz w:val="28"/>
          <w:szCs w:val="28"/>
        </w:rPr>
      </w:pPr>
      <w:r>
        <w:rPr>
          <w:rFonts w:ascii="新細明體" w:hAnsi="新細明體" w:hint="eastAsia"/>
          <w:color w:val="0000FF"/>
          <w:sz w:val="28"/>
          <w:szCs w:val="28"/>
        </w:rPr>
        <w:t>主任：</w:t>
      </w:r>
      <w:r>
        <w:rPr>
          <w:rFonts w:ascii="新細明體" w:hAnsi="新細明體"/>
          <w:color w:val="0000FF"/>
          <w:sz w:val="28"/>
          <w:szCs w:val="28"/>
        </w:rPr>
        <w:t xml:space="preserve">_____________________      </w:t>
      </w:r>
      <w:r w:rsidRPr="004644CF">
        <w:rPr>
          <w:rFonts w:ascii="新細明體" w:hAnsi="新細明體" w:hint="eastAsia"/>
          <w:color w:val="0000FF"/>
          <w:sz w:val="28"/>
          <w:szCs w:val="28"/>
        </w:rPr>
        <w:t>校長：</w:t>
      </w:r>
      <w:r w:rsidRPr="004644CF">
        <w:rPr>
          <w:rFonts w:ascii="新細明體" w:hAnsi="新細明體"/>
          <w:color w:val="0000FF"/>
          <w:sz w:val="28"/>
          <w:szCs w:val="28"/>
        </w:rPr>
        <w:t>__________________</w:t>
      </w:r>
      <w:r w:rsidRPr="004644CF">
        <w:rPr>
          <w:rFonts w:ascii="新細明體" w:hAnsi="新細明體"/>
          <w:color w:val="0000FF"/>
          <w:sz w:val="28"/>
          <w:szCs w:val="28"/>
          <w:u w:val="single"/>
        </w:rPr>
        <w:t xml:space="preserve">  </w:t>
      </w:r>
      <w:r w:rsidRPr="004644CF">
        <w:rPr>
          <w:rFonts w:ascii="新細明體" w:hAnsi="新細明體"/>
          <w:color w:val="0000FF"/>
          <w:sz w:val="28"/>
          <w:szCs w:val="28"/>
        </w:rPr>
        <w:t xml:space="preserve">_______   </w:t>
      </w:r>
    </w:p>
    <w:sectPr w:rsidR="00C4758B" w:rsidRPr="00ED3C4A" w:rsidSect="00B96503">
      <w:footerReference w:type="even" r:id="rId33"/>
      <w:footerReference w:type="default" r:id="rId34"/>
      <w:pgSz w:w="11906" w:h="16838"/>
      <w:pgMar w:top="539" w:right="851" w:bottom="540" w:left="851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758B" w:rsidRDefault="00C4758B" w:rsidP="000C5DAB">
      <w:r>
        <w:separator/>
      </w:r>
    </w:p>
  </w:endnote>
  <w:endnote w:type="continuationSeparator" w:id="0">
    <w:p w:rsidR="00C4758B" w:rsidRDefault="00C4758B" w:rsidP="000C5D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58B" w:rsidRDefault="00C4758B" w:rsidP="0023197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4758B" w:rsidRDefault="00C4758B" w:rsidP="00231975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58B" w:rsidRDefault="00C4758B" w:rsidP="0023197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C4758B" w:rsidRDefault="00C4758B" w:rsidP="00231975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758B" w:rsidRDefault="00C4758B" w:rsidP="000C5DAB">
      <w:r>
        <w:separator/>
      </w:r>
    </w:p>
  </w:footnote>
  <w:footnote w:type="continuationSeparator" w:id="0">
    <w:p w:rsidR="00C4758B" w:rsidRDefault="00C4758B" w:rsidP="000C5DA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00E67"/>
    <w:multiLevelType w:val="hybridMultilevel"/>
    <w:tmpl w:val="79C637D2"/>
    <w:lvl w:ilvl="0" w:tplc="66761C6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>
    <w:nsid w:val="730C67B9"/>
    <w:multiLevelType w:val="hybridMultilevel"/>
    <w:tmpl w:val="29A88CF4"/>
    <w:lvl w:ilvl="0" w:tplc="E9167A96">
      <w:start w:val="1"/>
      <w:numFmt w:val="decimal"/>
      <w:lvlText w:val="(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4E45"/>
    <w:rsid w:val="0000260B"/>
    <w:rsid w:val="000327EC"/>
    <w:rsid w:val="00041466"/>
    <w:rsid w:val="00061DF8"/>
    <w:rsid w:val="00080F09"/>
    <w:rsid w:val="000C020B"/>
    <w:rsid w:val="000C5DAB"/>
    <w:rsid w:val="000D4F47"/>
    <w:rsid w:val="000E4626"/>
    <w:rsid w:val="00194B24"/>
    <w:rsid w:val="001A5F91"/>
    <w:rsid w:val="001C7B89"/>
    <w:rsid w:val="001D1FBE"/>
    <w:rsid w:val="001F3F57"/>
    <w:rsid w:val="002168AE"/>
    <w:rsid w:val="00231975"/>
    <w:rsid w:val="0025290B"/>
    <w:rsid w:val="00254750"/>
    <w:rsid w:val="00280AEA"/>
    <w:rsid w:val="0029416F"/>
    <w:rsid w:val="002A1BE6"/>
    <w:rsid w:val="002A6624"/>
    <w:rsid w:val="002B20D5"/>
    <w:rsid w:val="002C7441"/>
    <w:rsid w:val="002E2CC8"/>
    <w:rsid w:val="00305F46"/>
    <w:rsid w:val="00305F5B"/>
    <w:rsid w:val="003100DD"/>
    <w:rsid w:val="003172B9"/>
    <w:rsid w:val="0032068D"/>
    <w:rsid w:val="00354C8D"/>
    <w:rsid w:val="00374E63"/>
    <w:rsid w:val="00377B6D"/>
    <w:rsid w:val="0038611C"/>
    <w:rsid w:val="00403F2D"/>
    <w:rsid w:val="00422544"/>
    <w:rsid w:val="0042769C"/>
    <w:rsid w:val="00463690"/>
    <w:rsid w:val="004644CF"/>
    <w:rsid w:val="00472950"/>
    <w:rsid w:val="00487702"/>
    <w:rsid w:val="00493430"/>
    <w:rsid w:val="00496ECA"/>
    <w:rsid w:val="004A7682"/>
    <w:rsid w:val="004A7925"/>
    <w:rsid w:val="004B2A4C"/>
    <w:rsid w:val="00515E1B"/>
    <w:rsid w:val="005345AD"/>
    <w:rsid w:val="00597521"/>
    <w:rsid w:val="005A157E"/>
    <w:rsid w:val="005A61C5"/>
    <w:rsid w:val="005D6442"/>
    <w:rsid w:val="00624066"/>
    <w:rsid w:val="00633C12"/>
    <w:rsid w:val="00634256"/>
    <w:rsid w:val="00682030"/>
    <w:rsid w:val="006F72B3"/>
    <w:rsid w:val="00743A79"/>
    <w:rsid w:val="007C1163"/>
    <w:rsid w:val="007C597F"/>
    <w:rsid w:val="007D7394"/>
    <w:rsid w:val="007E615C"/>
    <w:rsid w:val="007F5F44"/>
    <w:rsid w:val="0084299D"/>
    <w:rsid w:val="0088379B"/>
    <w:rsid w:val="00884249"/>
    <w:rsid w:val="008843C0"/>
    <w:rsid w:val="008A5C0B"/>
    <w:rsid w:val="008C0A32"/>
    <w:rsid w:val="008D5BAB"/>
    <w:rsid w:val="008F1025"/>
    <w:rsid w:val="00996DA2"/>
    <w:rsid w:val="009B4F9C"/>
    <w:rsid w:val="009D2770"/>
    <w:rsid w:val="009E3DAD"/>
    <w:rsid w:val="009F058D"/>
    <w:rsid w:val="00A16669"/>
    <w:rsid w:val="00A466B3"/>
    <w:rsid w:val="00A560C0"/>
    <w:rsid w:val="00A64EE0"/>
    <w:rsid w:val="00A70DFB"/>
    <w:rsid w:val="00A9346A"/>
    <w:rsid w:val="00AE4858"/>
    <w:rsid w:val="00AF22F1"/>
    <w:rsid w:val="00B0373F"/>
    <w:rsid w:val="00B06B04"/>
    <w:rsid w:val="00B07685"/>
    <w:rsid w:val="00B1071A"/>
    <w:rsid w:val="00B81678"/>
    <w:rsid w:val="00B86581"/>
    <w:rsid w:val="00B92D2B"/>
    <w:rsid w:val="00B96503"/>
    <w:rsid w:val="00BA7095"/>
    <w:rsid w:val="00BB1179"/>
    <w:rsid w:val="00BD00E1"/>
    <w:rsid w:val="00BE5986"/>
    <w:rsid w:val="00C4758B"/>
    <w:rsid w:val="00CB16E4"/>
    <w:rsid w:val="00CB36F7"/>
    <w:rsid w:val="00D01F62"/>
    <w:rsid w:val="00D30F52"/>
    <w:rsid w:val="00D4168A"/>
    <w:rsid w:val="00D44E45"/>
    <w:rsid w:val="00D87154"/>
    <w:rsid w:val="00DC6B26"/>
    <w:rsid w:val="00DE332B"/>
    <w:rsid w:val="00E2372A"/>
    <w:rsid w:val="00E46D22"/>
    <w:rsid w:val="00EB0647"/>
    <w:rsid w:val="00EC7E2E"/>
    <w:rsid w:val="00ED3C4A"/>
    <w:rsid w:val="00F00877"/>
    <w:rsid w:val="00F43E06"/>
    <w:rsid w:val="00F54058"/>
    <w:rsid w:val="00F6594A"/>
    <w:rsid w:val="00F947B9"/>
    <w:rsid w:val="00FA160A"/>
    <w:rsid w:val="00FB461D"/>
    <w:rsid w:val="00FC6D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5BAB"/>
    <w:pPr>
      <w:widowControl w:val="0"/>
    </w:pPr>
    <w:rPr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D44E45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rsid w:val="00305F5B"/>
    <w:rPr>
      <w:rFonts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rsid w:val="00305F5B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4FFA"/>
    <w:rPr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05F5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4FFA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305F5B"/>
    <w:rPr>
      <w:rFonts w:ascii="Arial" w:hAnsi="Arial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FFA"/>
    <w:rPr>
      <w:rFonts w:asciiTheme="majorHAnsi" w:eastAsiaTheme="majorEastAsia" w:hAnsiTheme="majorHAnsi" w:cstheme="majorBidi"/>
      <w:sz w:val="0"/>
      <w:szCs w:val="0"/>
    </w:rPr>
  </w:style>
  <w:style w:type="paragraph" w:styleId="Header">
    <w:name w:val="header"/>
    <w:basedOn w:val="Normal"/>
    <w:link w:val="HeaderChar"/>
    <w:uiPriority w:val="99"/>
    <w:rsid w:val="000C5D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0C5DAB"/>
    <w:rPr>
      <w:rFonts w:cs="Times New Roman"/>
      <w:kern w:val="2"/>
    </w:rPr>
  </w:style>
  <w:style w:type="paragraph" w:styleId="Footer">
    <w:name w:val="footer"/>
    <w:basedOn w:val="Normal"/>
    <w:link w:val="FooterChar"/>
    <w:uiPriority w:val="99"/>
    <w:rsid w:val="000C5D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0C5DAB"/>
    <w:rPr>
      <w:rFonts w:cs="Times New Roman"/>
      <w:kern w:val="2"/>
    </w:rPr>
  </w:style>
  <w:style w:type="character" w:styleId="PageNumber">
    <w:name w:val="page number"/>
    <w:basedOn w:val="DefaultParagraphFont"/>
    <w:uiPriority w:val="99"/>
    <w:rsid w:val="00231975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3</Pages>
  <Words>283</Words>
  <Characters>1619</Characters>
  <Application>Microsoft Office Outlook</Application>
  <DocSecurity>0</DocSecurity>
  <Lines>0</Lines>
  <Paragraphs>0</Paragraphs>
  <ScaleCrop>false</ScaleCrop>
  <Company>moe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教育部補助各縣市辦理「99年度平衡城鄉英語教育資源充實國民小學英語教學設備」實施計畫</dc:title>
  <dc:subject/>
  <dc:creator>moejsmpc</dc:creator>
  <cp:keywords/>
  <dc:description/>
  <cp:lastModifiedBy>none</cp:lastModifiedBy>
  <cp:revision>3</cp:revision>
  <dcterms:created xsi:type="dcterms:W3CDTF">2009-11-19T18:09:00Z</dcterms:created>
  <dcterms:modified xsi:type="dcterms:W3CDTF">2009-11-20T03:54:00Z</dcterms:modified>
</cp:coreProperties>
</file>