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430"/>
      </w:tblGrid>
      <w:tr w:rsidR="00AA5216" w:rsidRPr="00444BB4">
        <w:trPr>
          <w:trHeight w:val="4848"/>
        </w:trPr>
        <w:tc>
          <w:tcPr>
            <w:tcW w:w="10430" w:type="dxa"/>
          </w:tcPr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</w:t>
            </w:r>
            <w:r w:rsidRPr="00444BB4">
              <w:rPr>
                <w:rFonts w:ascii="標楷體" w:eastAsia="標楷體" w:hAnsi="標楷體" w:cs="標楷體" w:hint="eastAsia"/>
                <w:sz w:val="36"/>
                <w:szCs w:val="36"/>
              </w:rPr>
              <w:t>臺東純青學堂教師請假單</w:t>
            </w:r>
            <w:r w:rsidRPr="00444BB4">
              <w:rPr>
                <w:rFonts w:ascii="標楷體" w:eastAsia="標楷體" w:hAnsi="標楷體" w:cs="標楷體"/>
                <w:sz w:val="36"/>
                <w:szCs w:val="36"/>
              </w:rPr>
              <w:t xml:space="preserve">      </w:t>
            </w:r>
            <w:r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登記日期：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34"/>
                <w:szCs w:val="34"/>
              </w:rPr>
              <w:t>年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標楷體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姓名：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事由：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             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請假日期：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年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起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至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日，計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核予假別：□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事假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□病假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□公差假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執行長：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審核：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行政：</w:t>
            </w:r>
          </w:p>
        </w:tc>
      </w:tr>
      <w:tr w:rsidR="00AA5216" w:rsidRPr="00444BB4">
        <w:trPr>
          <w:trHeight w:val="4907"/>
        </w:trPr>
        <w:tc>
          <w:tcPr>
            <w:tcW w:w="10430" w:type="dxa"/>
          </w:tcPr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</w:t>
            </w:r>
            <w:r w:rsidRPr="00444BB4">
              <w:rPr>
                <w:rFonts w:ascii="標楷體" w:eastAsia="標楷體" w:hAnsi="標楷體" w:cs="標楷體" w:hint="eastAsia"/>
                <w:sz w:val="36"/>
                <w:szCs w:val="36"/>
              </w:rPr>
              <w:t>臺東純青學堂教師請假單</w:t>
            </w:r>
            <w:r w:rsidRPr="00444BB4">
              <w:rPr>
                <w:rFonts w:ascii="標楷體" w:eastAsia="標楷體" w:hAnsi="標楷體" w:cs="標楷體"/>
                <w:sz w:val="36"/>
                <w:szCs w:val="36"/>
              </w:rPr>
              <w:t xml:space="preserve">    </w:t>
            </w:r>
            <w:r>
              <w:rPr>
                <w:rFonts w:ascii="標楷體" w:eastAsia="標楷體" w:hAnsi="標楷體" w:cs="標楷體"/>
                <w:sz w:val="34"/>
                <w:szCs w:val="34"/>
              </w:rPr>
              <w:t xml:space="preserve">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登記日期：</w:t>
            </w:r>
            <w:r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34"/>
                <w:szCs w:val="34"/>
              </w:rPr>
              <w:t>年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標楷體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姓名：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事由：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             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請假日期：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年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起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至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日，計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核予假別：□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事假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□病假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□公差假</w:t>
            </w:r>
          </w:p>
          <w:p w:rsidR="00AA5216" w:rsidRPr="00444BB4" w:rsidRDefault="00AA5216" w:rsidP="00444BB4">
            <w:pPr>
              <w:spacing w:line="920" w:lineRule="exact"/>
              <w:ind w:left="-60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執行長：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審核：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行政：</w:t>
            </w:r>
          </w:p>
        </w:tc>
      </w:tr>
      <w:tr w:rsidR="00AA5216" w:rsidRPr="00444BB4">
        <w:trPr>
          <w:trHeight w:val="5018"/>
        </w:trPr>
        <w:tc>
          <w:tcPr>
            <w:tcW w:w="10430" w:type="dxa"/>
          </w:tcPr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6"/>
                <w:szCs w:val="36"/>
              </w:rPr>
              <w:t>臺東純青學堂教師請假單</w:t>
            </w:r>
            <w:r w:rsidRPr="00444BB4">
              <w:rPr>
                <w:rFonts w:ascii="標楷體" w:eastAsia="標楷體" w:hAnsi="標楷體" w:cs="標楷體"/>
                <w:sz w:val="36"/>
                <w:szCs w:val="36"/>
              </w:rPr>
              <w:t xml:space="preserve">      </w:t>
            </w:r>
            <w:r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登記日期：</w:t>
            </w:r>
            <w:r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>
              <w:rPr>
                <w:rFonts w:ascii="標楷體" w:eastAsia="標楷體" w:hAnsi="標楷體" w:cs="標楷體" w:hint="eastAsia"/>
                <w:sz w:val="34"/>
                <w:szCs w:val="34"/>
              </w:rPr>
              <w:t>年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標楷體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姓名：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事由：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             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請假日期：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年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起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至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日，計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日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Times New Roman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核予假別：□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事假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□病假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□公差假</w:t>
            </w:r>
          </w:p>
          <w:p w:rsidR="00AA5216" w:rsidRPr="00444BB4" w:rsidRDefault="00AA5216" w:rsidP="00444BB4">
            <w:pPr>
              <w:spacing w:line="920" w:lineRule="exact"/>
              <w:rPr>
                <w:rFonts w:ascii="標楷體" w:eastAsia="標楷體" w:hAnsi="標楷體" w:cs="標楷體"/>
                <w:sz w:val="34"/>
                <w:szCs w:val="34"/>
              </w:rPr>
            </w:pP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執行長：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審核：</w:t>
            </w:r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           </w:t>
            </w:r>
            <w:r w:rsidRPr="00444BB4">
              <w:rPr>
                <w:rFonts w:ascii="標楷體" w:eastAsia="標楷體" w:hAnsi="標楷體" w:cs="標楷體" w:hint="eastAsia"/>
                <w:sz w:val="34"/>
                <w:szCs w:val="34"/>
              </w:rPr>
              <w:t>行政：</w:t>
            </w:r>
            <w:bookmarkStart w:id="0" w:name="_GoBack"/>
            <w:bookmarkEnd w:id="0"/>
            <w:r w:rsidRPr="00444BB4">
              <w:rPr>
                <w:rFonts w:ascii="標楷體" w:eastAsia="標楷體" w:hAnsi="標楷體" w:cs="標楷體"/>
                <w:sz w:val="34"/>
                <w:szCs w:val="34"/>
              </w:rPr>
              <w:t xml:space="preserve"> </w:t>
            </w:r>
          </w:p>
        </w:tc>
      </w:tr>
    </w:tbl>
    <w:p w:rsidR="00AA5216" w:rsidRDefault="00AA5216" w:rsidP="00444BB4">
      <w:pPr>
        <w:spacing w:line="1000" w:lineRule="exact"/>
        <w:rPr>
          <w:rFonts w:ascii="標楷體" w:eastAsia="標楷體" w:hAnsi="標楷體" w:cs="Times New Roman"/>
          <w:sz w:val="36"/>
          <w:szCs w:val="36"/>
        </w:rPr>
      </w:pPr>
    </w:p>
    <w:sectPr w:rsidR="00AA5216" w:rsidSect="00444BB4">
      <w:pgSz w:w="11906" w:h="16838"/>
      <w:pgMar w:top="540" w:right="720" w:bottom="36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3F5"/>
    <w:rsid w:val="000460A7"/>
    <w:rsid w:val="000D6DB0"/>
    <w:rsid w:val="001128CE"/>
    <w:rsid w:val="00153003"/>
    <w:rsid w:val="002232FE"/>
    <w:rsid w:val="00417CCD"/>
    <w:rsid w:val="00444BB4"/>
    <w:rsid w:val="006A6CC1"/>
    <w:rsid w:val="0073744F"/>
    <w:rsid w:val="007554F8"/>
    <w:rsid w:val="008B33F5"/>
    <w:rsid w:val="009A2908"/>
    <w:rsid w:val="00AA5216"/>
    <w:rsid w:val="00AB1B71"/>
    <w:rsid w:val="00D23B4F"/>
    <w:rsid w:val="00DA619E"/>
    <w:rsid w:val="00F8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08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A619E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mbria" w:eastAsia="新細明體" w:hAnsi="Cambria" w:cs="Cambria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84</Words>
  <Characters>479</Characters>
  <Application>Microsoft Office Outlook</Application>
  <DocSecurity>0</DocSecurity>
  <Lines>0</Lines>
  <Paragraphs>0</Paragraphs>
  <ScaleCrop>false</ScaleCrop>
  <Company>CMT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臺東純青學堂學生請假單              登記日期：  月  日</dc:title>
  <dc:subject/>
  <dc:creator>HomeUser</dc:creator>
  <cp:keywords/>
  <dc:description/>
  <cp:lastModifiedBy>user</cp:lastModifiedBy>
  <cp:revision>6</cp:revision>
  <cp:lastPrinted>2014-02-19T01:08:00Z</cp:lastPrinted>
  <dcterms:created xsi:type="dcterms:W3CDTF">2014-02-19T01:01:00Z</dcterms:created>
  <dcterms:modified xsi:type="dcterms:W3CDTF">2014-08-22T02:23:00Z</dcterms:modified>
</cp:coreProperties>
</file>